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0FCF" w14:textId="77777777" w:rsidR="00A870F7" w:rsidRPr="008A0DBC" w:rsidRDefault="00A870F7">
      <w:pPr>
        <w:pStyle w:val="pkt"/>
        <w:ind w:left="0" w:firstLine="0"/>
        <w:rPr>
          <w:b/>
        </w:rPr>
      </w:pPr>
      <w:r w:rsidRPr="00A870F7">
        <w:rPr>
          <w:b/>
        </w:rPr>
        <w:t>Zduńskowolski Szpital Powiatowy Sp. z o.o.</w:t>
      </w:r>
    </w:p>
    <w:p w14:paraId="4D1F2B00" w14:textId="67DE6028" w:rsidR="00A870F7" w:rsidRPr="008A0DBC" w:rsidRDefault="00A870F7">
      <w:pPr>
        <w:pStyle w:val="pkt"/>
        <w:ind w:left="0" w:firstLine="0"/>
        <w:rPr>
          <w:b/>
        </w:rPr>
      </w:pPr>
      <w:r w:rsidRPr="008A0DBC">
        <w:rPr>
          <w:b/>
        </w:rPr>
        <w:t>ul.</w:t>
      </w:r>
      <w:r w:rsidR="005A4DE5">
        <w:rPr>
          <w:b/>
        </w:rPr>
        <w:t xml:space="preserve"> </w:t>
      </w:r>
      <w:r w:rsidRPr="008A0DBC">
        <w:rPr>
          <w:b/>
        </w:rPr>
        <w:t>Królewska 29,</w:t>
      </w:r>
    </w:p>
    <w:p w14:paraId="3FC17EAF" w14:textId="77777777" w:rsidR="00A870F7" w:rsidRPr="008A0DBC" w:rsidRDefault="00A870F7">
      <w:pPr>
        <w:pStyle w:val="pkt"/>
        <w:ind w:left="0" w:firstLine="0"/>
        <w:rPr>
          <w:b/>
        </w:rPr>
      </w:pPr>
      <w:r w:rsidRPr="008A0DBC">
        <w:rPr>
          <w:b/>
        </w:rPr>
        <w:t xml:space="preserve">98-220 Zduńska Wola </w:t>
      </w:r>
    </w:p>
    <w:p w14:paraId="7D25D7B0" w14:textId="77777777" w:rsidR="00A870F7" w:rsidRPr="008A0DBC" w:rsidRDefault="002829E5">
      <w:pPr>
        <w:pStyle w:val="pkt"/>
        <w:ind w:left="0" w:firstLine="0"/>
        <w:rPr>
          <w:b/>
        </w:rPr>
      </w:pPr>
      <w:r w:rsidRPr="008A0DBC">
        <w:rPr>
          <w:b/>
        </w:rPr>
        <w:t>T</w:t>
      </w:r>
      <w:r w:rsidR="00A870F7" w:rsidRPr="008A0DBC">
        <w:rPr>
          <w:b/>
        </w:rPr>
        <w:t>el</w:t>
      </w:r>
      <w:r w:rsidRPr="008A0DBC">
        <w:rPr>
          <w:b/>
        </w:rPr>
        <w:t>.</w:t>
      </w:r>
      <w:r w:rsidR="00A870F7" w:rsidRPr="008A0DBC">
        <w:rPr>
          <w:b/>
        </w:rPr>
        <w:t xml:space="preserve"> 43 824 4147 </w:t>
      </w:r>
    </w:p>
    <w:p w14:paraId="2FD06C28" w14:textId="77777777" w:rsidR="00EB7871" w:rsidRPr="008A0DBC" w:rsidRDefault="00A870F7">
      <w:pPr>
        <w:pStyle w:val="pkt"/>
        <w:ind w:left="0" w:firstLine="0"/>
        <w:rPr>
          <w:b/>
        </w:rPr>
      </w:pPr>
      <w:r w:rsidRPr="008A0DBC">
        <w:rPr>
          <w:b/>
        </w:rPr>
        <w:t>email sekretariat@szpital-zdwola.info</w:t>
      </w:r>
    </w:p>
    <w:p w14:paraId="69D1FFB0" w14:textId="77777777" w:rsidR="00EB7871" w:rsidRPr="008A0DBC" w:rsidRDefault="00EB7871">
      <w:pPr>
        <w:pStyle w:val="pkt"/>
      </w:pPr>
    </w:p>
    <w:p w14:paraId="384AF5E1" w14:textId="77777777" w:rsidR="00EB7871" w:rsidRPr="008A0DBC" w:rsidRDefault="00EB7871">
      <w:pPr>
        <w:pStyle w:val="pkt"/>
      </w:pPr>
    </w:p>
    <w:p w14:paraId="2EC784A4" w14:textId="77777777" w:rsidR="00EB7871" w:rsidRPr="008A0DBC" w:rsidRDefault="00EB7871">
      <w:pPr>
        <w:pStyle w:val="pkt"/>
      </w:pPr>
    </w:p>
    <w:p w14:paraId="3738617E" w14:textId="11AB727E" w:rsidR="00EB7871" w:rsidRPr="008A0DBC" w:rsidRDefault="00EB7871">
      <w:pPr>
        <w:pStyle w:val="pkt"/>
        <w:tabs>
          <w:tab w:val="right" w:pos="9000"/>
        </w:tabs>
        <w:ind w:left="0" w:firstLine="0"/>
      </w:pPr>
      <w:r w:rsidRPr="008A0DBC">
        <w:rPr>
          <w:b/>
        </w:rPr>
        <w:t xml:space="preserve">Znak sprawy: </w:t>
      </w:r>
      <w:r w:rsidR="00A870F7" w:rsidRPr="008A0DBC">
        <w:rPr>
          <w:b/>
        </w:rPr>
        <w:t>ZSP.ZP.261.10.2019</w:t>
      </w:r>
      <w:r w:rsidRPr="008A0DBC">
        <w:tab/>
      </w:r>
      <w:r w:rsidR="00A870F7" w:rsidRPr="008A0DBC">
        <w:t>Zduńska Wola</w:t>
      </w:r>
      <w:r w:rsidRPr="008A0DBC">
        <w:t xml:space="preserve">, </w:t>
      </w:r>
      <w:r w:rsidR="00A870F7" w:rsidRPr="008A0DBC">
        <w:t>2019-08-</w:t>
      </w:r>
      <w:r w:rsidR="00F11953">
        <w:t>2</w:t>
      </w:r>
      <w:r w:rsidR="005307F8">
        <w:t>3</w:t>
      </w:r>
      <w:bookmarkStart w:id="0" w:name="_GoBack"/>
      <w:bookmarkEnd w:id="0"/>
    </w:p>
    <w:p w14:paraId="0900F76B" w14:textId="77777777" w:rsidR="00EB7871" w:rsidRPr="008A0DBC" w:rsidRDefault="00EB7871" w:rsidP="008B13A8">
      <w:pPr>
        <w:pStyle w:val="Tytu"/>
      </w:pPr>
    </w:p>
    <w:p w14:paraId="48E00AE4" w14:textId="77777777" w:rsidR="00EB7871" w:rsidRPr="008A0DBC" w:rsidRDefault="00EB7871" w:rsidP="0081670D">
      <w:pPr>
        <w:pStyle w:val="Tytu"/>
        <w:jc w:val="left"/>
      </w:pPr>
    </w:p>
    <w:p w14:paraId="560EBB6C" w14:textId="77777777" w:rsidR="00EB7871" w:rsidRPr="008A0DBC" w:rsidRDefault="00EB7871" w:rsidP="008B13A8">
      <w:pPr>
        <w:pStyle w:val="Tytu"/>
      </w:pPr>
      <w:r w:rsidRPr="008A0DBC">
        <w:t>SPECYFIKACJA ISTOTNYCH WARUNKÓW ZAMÓWIENIA</w:t>
      </w:r>
    </w:p>
    <w:p w14:paraId="0E38FBF9" w14:textId="77777777" w:rsidR="00DD574A" w:rsidRPr="008A0DBC" w:rsidRDefault="00DD574A" w:rsidP="00DD574A">
      <w:pPr>
        <w:keepNext/>
        <w:suppressAutoHyphens/>
        <w:spacing w:after="120"/>
        <w:jc w:val="center"/>
        <w:outlineLvl w:val="1"/>
        <w:rPr>
          <w:b/>
          <w:lang w:eastAsia="ar-SA"/>
        </w:rPr>
      </w:pPr>
      <w:r w:rsidRPr="008A0DBC">
        <w:rPr>
          <w:lang w:eastAsia="ar-SA"/>
        </w:rPr>
        <w:t>zwana dalej</w:t>
      </w:r>
      <w:r w:rsidRPr="008A0DBC">
        <w:rPr>
          <w:b/>
          <w:lang w:eastAsia="ar-SA"/>
        </w:rPr>
        <w:t xml:space="preserve"> (SIWZ)</w:t>
      </w:r>
    </w:p>
    <w:p w14:paraId="3B273BDA" w14:textId="77777777" w:rsidR="006B281B" w:rsidRPr="008A0DBC" w:rsidRDefault="006B281B">
      <w:pPr>
        <w:jc w:val="center"/>
        <w:rPr>
          <w:b/>
          <w:sz w:val="28"/>
          <w:szCs w:val="28"/>
        </w:rPr>
      </w:pPr>
      <w:r w:rsidRPr="008A0DBC">
        <w:rPr>
          <w:b/>
          <w:sz w:val="28"/>
          <w:szCs w:val="28"/>
        </w:rPr>
        <w:t>n</w:t>
      </w:r>
      <w:r w:rsidR="00EB7871" w:rsidRPr="008A0DBC">
        <w:rPr>
          <w:b/>
          <w:sz w:val="28"/>
          <w:szCs w:val="28"/>
        </w:rPr>
        <w:t>a</w:t>
      </w:r>
    </w:p>
    <w:p w14:paraId="6B2FDD1B" w14:textId="77777777" w:rsidR="00EB7871" w:rsidRPr="008A0DBC" w:rsidRDefault="00A870F7">
      <w:pPr>
        <w:jc w:val="center"/>
        <w:rPr>
          <w:b/>
          <w:sz w:val="28"/>
          <w:szCs w:val="28"/>
        </w:rPr>
      </w:pPr>
      <w:r w:rsidRPr="008A0DBC">
        <w:rPr>
          <w:b/>
          <w:sz w:val="32"/>
          <w:szCs w:val="32"/>
        </w:rPr>
        <w:t>Dostosowanie pomieszczenia w budynku po starej kotłowni, w której zlokalizowany jest obecny węzeł cieplny na potrzeby montażu nowego węzła cieplnego w zakresie prac budowlanych, instalacji sanitarnych i elektrycznych.</w:t>
      </w:r>
    </w:p>
    <w:p w14:paraId="26423684" w14:textId="77777777" w:rsidR="00EB7871" w:rsidRPr="008A0DBC" w:rsidRDefault="00EB7871">
      <w:pPr>
        <w:jc w:val="center"/>
        <w:rPr>
          <w:b/>
          <w:sz w:val="32"/>
          <w:szCs w:val="32"/>
        </w:rPr>
      </w:pPr>
    </w:p>
    <w:p w14:paraId="02F729BC" w14:textId="77777777" w:rsidR="00EB7871" w:rsidRPr="008A0DBC" w:rsidRDefault="00EB7871" w:rsidP="005A4DE5">
      <w:pPr>
        <w:rPr>
          <w:b/>
          <w:sz w:val="32"/>
          <w:szCs w:val="32"/>
        </w:rPr>
      </w:pPr>
    </w:p>
    <w:p w14:paraId="5F08BA22" w14:textId="77777777" w:rsidR="00EB7871" w:rsidRPr="008A0DBC" w:rsidRDefault="00EB7871">
      <w:pPr>
        <w:jc w:val="center"/>
        <w:rPr>
          <w:b/>
          <w:sz w:val="32"/>
          <w:szCs w:val="32"/>
        </w:rPr>
      </w:pPr>
    </w:p>
    <w:p w14:paraId="6CD983F7" w14:textId="77777777" w:rsidR="00020FF3" w:rsidRPr="008A0DBC" w:rsidRDefault="00033447" w:rsidP="009838C7">
      <w:pPr>
        <w:jc w:val="both"/>
      </w:pPr>
      <w:r w:rsidRPr="008A0DBC">
        <w:t xml:space="preserve">Postępowanie o udzielenie zamówienia prowadzone jest na podstawie ustawy z dnia 29 stycznia 2004 roku Prawo zamówień publicznych </w:t>
      </w:r>
      <w:r w:rsidR="00A870F7" w:rsidRPr="008A0DBC">
        <w:t>(t.j. Dz. U. z  2018 r. poz. 1986 z późn. zm.)</w:t>
      </w:r>
      <w:r w:rsidRPr="008A0DBC">
        <w:t>, zwanej dalej „ustawą Pzp”, o wartości szacunkowej niższej niż kwoty określone w przepisach wydanych na podstawie art. 11 ust. 8 ustawy</w:t>
      </w:r>
      <w:r w:rsidR="00333D85">
        <w:t xml:space="preserve"> </w:t>
      </w:r>
      <w:r w:rsidRPr="008A0DBC">
        <w:t>Pzp</w:t>
      </w:r>
      <w:r w:rsidR="00627ED2" w:rsidRPr="008A0DBC">
        <w:t>.</w:t>
      </w:r>
    </w:p>
    <w:p w14:paraId="38ABDA3A" w14:textId="122A90D2" w:rsidR="00EB7871" w:rsidRDefault="00EB7871">
      <w:pPr>
        <w:jc w:val="both"/>
      </w:pPr>
    </w:p>
    <w:p w14:paraId="06027EC4" w14:textId="28C5DAB4" w:rsidR="005A4DE5" w:rsidRDefault="005A4DE5">
      <w:pPr>
        <w:jc w:val="both"/>
      </w:pPr>
    </w:p>
    <w:p w14:paraId="4963F964" w14:textId="1B634E8B" w:rsidR="005A4DE5" w:rsidRDefault="005A4DE5">
      <w:pPr>
        <w:jc w:val="both"/>
      </w:pPr>
    </w:p>
    <w:p w14:paraId="4BC8DC79" w14:textId="77777777" w:rsidR="005A4DE5" w:rsidRPr="008A0DBC" w:rsidRDefault="005A4DE5">
      <w:pPr>
        <w:jc w:val="both"/>
      </w:pPr>
    </w:p>
    <w:p w14:paraId="33DFBBDD" w14:textId="77777777" w:rsidR="00EB7871" w:rsidRPr="008A0DBC" w:rsidRDefault="00EB7871">
      <w:pPr>
        <w:jc w:val="both"/>
      </w:pPr>
    </w:p>
    <w:p w14:paraId="6B944FE1" w14:textId="77777777" w:rsidR="0081670D" w:rsidRDefault="00EB7871" w:rsidP="0081670D">
      <w:pPr>
        <w:ind w:left="5940"/>
        <w:jc w:val="right"/>
      </w:pPr>
      <w:r w:rsidRPr="008A0DBC">
        <w:t>Zatwierdzono w dniu:</w:t>
      </w:r>
    </w:p>
    <w:p w14:paraId="0278A600" w14:textId="2F03B215" w:rsidR="0081670D" w:rsidRDefault="00333D85" w:rsidP="0081670D">
      <w:pPr>
        <w:ind w:left="5940"/>
        <w:jc w:val="right"/>
      </w:pPr>
      <w:r>
        <w:t>23.08.2019</w:t>
      </w:r>
      <w:r w:rsidR="0081670D">
        <w:t xml:space="preserve"> r</w:t>
      </w:r>
    </w:p>
    <w:p w14:paraId="3BD39683" w14:textId="77777777" w:rsidR="0081670D" w:rsidRPr="008A0DBC" w:rsidRDefault="0081670D" w:rsidP="0081670D">
      <w:pPr>
        <w:ind w:left="5940"/>
        <w:jc w:val="right"/>
      </w:pPr>
    </w:p>
    <w:p w14:paraId="35F51A59" w14:textId="77777777" w:rsidR="00EB7871" w:rsidRDefault="00333D85" w:rsidP="0081670D">
      <w:pPr>
        <w:ind w:left="5940"/>
        <w:jc w:val="right"/>
      </w:pPr>
      <w:r w:rsidRPr="00333D85">
        <w:t>Janusz Ratajczyk</w:t>
      </w:r>
    </w:p>
    <w:p w14:paraId="17009151" w14:textId="77777777" w:rsidR="00333D85" w:rsidRDefault="00333D85" w:rsidP="0081670D">
      <w:pPr>
        <w:ind w:left="5940"/>
        <w:jc w:val="right"/>
      </w:pPr>
      <w:r>
        <w:t>Prezes Dyrektor</w:t>
      </w:r>
    </w:p>
    <w:p w14:paraId="4BFF4C05" w14:textId="0479C6A1" w:rsidR="00333D85" w:rsidRPr="008A0DBC" w:rsidRDefault="0081670D" w:rsidP="0081670D">
      <w:pPr>
        <w:rPr>
          <w:highlight w:val="darkGray"/>
        </w:rPr>
      </w:pPr>
      <w:r>
        <w:t xml:space="preserve">                                                                       </w:t>
      </w:r>
      <w:r w:rsidR="00333D85">
        <w:t>Zduńskowolskiego Szpitala</w:t>
      </w:r>
      <w:r>
        <w:t xml:space="preserve"> </w:t>
      </w:r>
      <w:r w:rsidR="00333D85">
        <w:t>Powiatowego</w:t>
      </w:r>
      <w:r>
        <w:t xml:space="preserve"> </w:t>
      </w:r>
      <w:r w:rsidR="00333D85">
        <w:t xml:space="preserve">Sp. z o.o. </w:t>
      </w:r>
    </w:p>
    <w:p w14:paraId="1C1448D7" w14:textId="77777777" w:rsidR="00EB7871" w:rsidRPr="008A0DBC" w:rsidRDefault="00EB7871">
      <w:pPr>
        <w:ind w:left="5940"/>
      </w:pPr>
    </w:p>
    <w:p w14:paraId="18421352" w14:textId="7D892A59" w:rsidR="00EB7871" w:rsidRPr="008A0DBC" w:rsidRDefault="00EB7871" w:rsidP="005A4DE5">
      <w:pPr>
        <w:rPr>
          <w:highlight w:val="darkGray"/>
        </w:rPr>
      </w:pPr>
    </w:p>
    <w:p w14:paraId="39EBE996" w14:textId="77777777" w:rsidR="009838C7" w:rsidRPr="008A0DBC" w:rsidRDefault="00EB7871" w:rsidP="00EE6B68">
      <w:pPr>
        <w:pStyle w:val="Nagwek1"/>
      </w:pPr>
      <w:r w:rsidRPr="008A0DBC">
        <w:br w:type="page"/>
      </w:r>
      <w:bookmarkStart w:id="1" w:name="_Toc258314242"/>
      <w:r w:rsidR="009838C7" w:rsidRPr="008A0DBC">
        <w:lastRenderedPageBreak/>
        <w:t>Nazwa (firma) oraz adres Zamawiającego</w:t>
      </w:r>
      <w:bookmarkEnd w:id="1"/>
    </w:p>
    <w:p w14:paraId="2A6CED32" w14:textId="77777777" w:rsidR="009838C7" w:rsidRPr="008A0DBC" w:rsidRDefault="00A870F7" w:rsidP="001644FA">
      <w:pPr>
        <w:pStyle w:val="Tekstpodstawowy"/>
        <w:spacing w:after="0" w:line="276" w:lineRule="auto"/>
        <w:ind w:left="360"/>
      </w:pPr>
      <w:r w:rsidRPr="008A0DBC">
        <w:t>Zduńskowolski Szpital Powiatowy Sp. z o.o.</w:t>
      </w:r>
    </w:p>
    <w:p w14:paraId="2FD45881" w14:textId="77777777" w:rsidR="009838C7" w:rsidRPr="008A0DBC" w:rsidRDefault="00A870F7" w:rsidP="001644FA">
      <w:pPr>
        <w:pStyle w:val="Tekstpodstawowy"/>
        <w:spacing w:after="0" w:line="276" w:lineRule="auto"/>
        <w:ind w:left="360"/>
      </w:pPr>
      <w:r w:rsidRPr="008A0DBC">
        <w:t>ul. Królewska29</w:t>
      </w:r>
    </w:p>
    <w:p w14:paraId="00540F54" w14:textId="77777777" w:rsidR="008B60B4" w:rsidRPr="008A0DBC" w:rsidRDefault="00A870F7" w:rsidP="008B60B4">
      <w:pPr>
        <w:pStyle w:val="Tekstpodstawowy"/>
        <w:spacing w:after="0" w:line="276" w:lineRule="auto"/>
        <w:ind w:left="360"/>
      </w:pPr>
      <w:r w:rsidRPr="008A0DBC">
        <w:t>98-220Zduńska Wola</w:t>
      </w:r>
    </w:p>
    <w:p w14:paraId="33DCC16A" w14:textId="77777777" w:rsidR="008B60B4" w:rsidRPr="008A0DBC" w:rsidRDefault="008B60B4" w:rsidP="008B60B4">
      <w:pPr>
        <w:pStyle w:val="Tekstpodstawowy"/>
        <w:spacing w:after="0" w:line="276" w:lineRule="auto"/>
        <w:ind w:left="360"/>
      </w:pPr>
      <w:r w:rsidRPr="008A0DBC">
        <w:t xml:space="preserve">Tel.: </w:t>
      </w:r>
      <w:r w:rsidR="00A870F7" w:rsidRPr="008A0DBC">
        <w:t>0438244182</w:t>
      </w:r>
    </w:p>
    <w:p w14:paraId="36F4C651" w14:textId="77777777" w:rsidR="008B60B4" w:rsidRPr="008A0DBC" w:rsidRDefault="008B60B4" w:rsidP="008B60B4">
      <w:pPr>
        <w:pStyle w:val="Tekstpodstawowy"/>
        <w:spacing w:after="0" w:line="276" w:lineRule="auto"/>
        <w:ind w:left="360"/>
        <w:rPr>
          <w:lang w:val="en-GB"/>
        </w:rPr>
      </w:pPr>
      <w:r w:rsidRPr="008A0DBC">
        <w:rPr>
          <w:lang w:val="en-GB"/>
        </w:rPr>
        <w:t xml:space="preserve">Faks: </w:t>
      </w:r>
      <w:r w:rsidR="00A870F7" w:rsidRPr="008A0DBC">
        <w:rPr>
          <w:lang w:val="en-GB"/>
        </w:rPr>
        <w:t>043</w:t>
      </w:r>
      <w:r w:rsidR="00A870F7" w:rsidRPr="008A0DBC">
        <w:rPr>
          <w:sz w:val="18"/>
          <w:szCs w:val="18"/>
          <w:lang w:val="en-GB"/>
        </w:rPr>
        <w:t>8232071</w:t>
      </w:r>
    </w:p>
    <w:p w14:paraId="6768EC3D" w14:textId="77777777" w:rsidR="000E7443" w:rsidRPr="008A0DBC" w:rsidRDefault="000E7443" w:rsidP="001644FA">
      <w:pPr>
        <w:pStyle w:val="Tekstpodstawowy"/>
        <w:spacing w:after="0" w:line="276" w:lineRule="auto"/>
        <w:ind w:left="360"/>
        <w:rPr>
          <w:lang w:val="en-GB"/>
        </w:rPr>
      </w:pPr>
      <w:r w:rsidRPr="008A0DBC">
        <w:rPr>
          <w:lang w:val="en-GB"/>
        </w:rPr>
        <w:t xml:space="preserve"> e-mail: </w:t>
      </w:r>
      <w:r w:rsidR="00A870F7" w:rsidRPr="008A0DBC">
        <w:rPr>
          <w:lang w:val="en-GB"/>
        </w:rPr>
        <w:t>zamowienia.publiczne@szpital-zdwola.info</w:t>
      </w:r>
    </w:p>
    <w:p w14:paraId="3F3BBFB2" w14:textId="77777777" w:rsidR="000E7443" w:rsidRPr="008A0DBC" w:rsidRDefault="000E7443" w:rsidP="001644FA">
      <w:pPr>
        <w:pStyle w:val="Tekstpodstawowy"/>
        <w:spacing w:after="0" w:line="276" w:lineRule="auto"/>
        <w:ind w:left="360"/>
      </w:pPr>
      <w:r w:rsidRPr="008A0DBC">
        <w:t xml:space="preserve">adres strony internetowej: </w:t>
      </w:r>
      <w:r w:rsidR="00A870F7" w:rsidRPr="008A0DBC">
        <w:rPr>
          <w:u w:val="single"/>
        </w:rPr>
        <w:t>www.szpital-zdwola.info</w:t>
      </w:r>
    </w:p>
    <w:p w14:paraId="7235D9D7" w14:textId="77777777" w:rsidR="009838C7" w:rsidRPr="008A0DBC" w:rsidRDefault="009838C7" w:rsidP="00EE6B68">
      <w:pPr>
        <w:pStyle w:val="Nagwek1"/>
      </w:pPr>
      <w:bookmarkStart w:id="2" w:name="_Toc258314243"/>
      <w:r w:rsidRPr="008A0DBC">
        <w:t>Tryb udzielenia zamówienia</w:t>
      </w:r>
      <w:bookmarkEnd w:id="2"/>
    </w:p>
    <w:p w14:paraId="16F30691" w14:textId="77777777" w:rsidR="00EB7871" w:rsidRPr="008A0DBC" w:rsidRDefault="009838C7" w:rsidP="009838C7">
      <w:pPr>
        <w:pStyle w:val="Tekstpodstawowywcity"/>
        <w:ind w:left="360" w:firstLine="71"/>
      </w:pPr>
      <w:r w:rsidRPr="008A0DBC">
        <w:t xml:space="preserve">Postępowanie prowadzone będzie w trybie: </w:t>
      </w:r>
      <w:r w:rsidR="00A870F7" w:rsidRPr="008A0DBC">
        <w:rPr>
          <w:b/>
        </w:rPr>
        <w:t>przetarg nieograniczony</w:t>
      </w:r>
      <w:r w:rsidR="001644FA" w:rsidRPr="008A0DBC">
        <w:t>.</w:t>
      </w:r>
    </w:p>
    <w:p w14:paraId="044FAD17" w14:textId="77777777" w:rsidR="00EB7871" w:rsidRPr="008A0DBC" w:rsidRDefault="00F23594" w:rsidP="00EE6B68">
      <w:pPr>
        <w:pStyle w:val="Nagwek1"/>
      </w:pPr>
      <w:bookmarkStart w:id="3" w:name="_Toc258314244"/>
      <w:r w:rsidRPr="008A0DBC">
        <w:t>Opis przedmiotu zamówienia</w:t>
      </w:r>
      <w:bookmarkEnd w:id="3"/>
    </w:p>
    <w:p w14:paraId="7FAFF89C" w14:textId="77777777" w:rsidR="008F7292" w:rsidRPr="008A0DBC" w:rsidRDefault="008F7292" w:rsidP="00F11953">
      <w:pPr>
        <w:pStyle w:val="Nagwek2"/>
      </w:pPr>
      <w:r w:rsidRPr="008A0DBC">
        <w:t xml:space="preserve">Przedmiotem zamówienia jest </w:t>
      </w:r>
      <w:r w:rsidR="00A870F7" w:rsidRPr="008A0DBC">
        <w:t>Dostosowanie pomieszczenia w budynku po starej kotłowni, w której zlokalizowany jest obecny węzeł cieplny na potrzeby montażu nowego węzła cieplnego w zakresie prac budowlanych, instalacji sanitarnych i elektrycznych.</w:t>
      </w:r>
      <w:r w:rsidRPr="008A0DBC">
        <w:t>.</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A870F7" w:rsidRPr="008A0DBC" w14:paraId="7D346146" w14:textId="77777777" w:rsidTr="00456453">
        <w:tc>
          <w:tcPr>
            <w:tcW w:w="8820" w:type="dxa"/>
          </w:tcPr>
          <w:p w14:paraId="1CE16DCA" w14:textId="77777777" w:rsidR="00A870F7" w:rsidRPr="008A0DBC" w:rsidRDefault="00A870F7" w:rsidP="00456453">
            <w:pPr>
              <w:pStyle w:val="Tekstpodstawowy"/>
              <w:spacing w:before="80"/>
              <w:rPr>
                <w:b/>
              </w:rPr>
            </w:pPr>
            <w:r w:rsidRPr="008A0DBC">
              <w:rPr>
                <w:b/>
              </w:rPr>
              <w:t xml:space="preserve">Wspólny Słownik Zamówień: </w:t>
            </w:r>
            <w:r w:rsidRPr="008A0DBC">
              <w:t>45000000-7 - Roboty budowlane, 45210000-2 - Roboty budowlane w zakresie budynków, 45300000-0 - Roboty instalacyjne w budynkach, 45310000-3 - Roboty instalacyjne elektryczne, 45330000-9 - Roboty instalacyjne wodno-kanalizacyjne i sanitarne, 45400000-1 - Roboty wykończeniowe w zakresie obiektów budowlanych</w:t>
            </w:r>
          </w:p>
          <w:p w14:paraId="0F3D8E44" w14:textId="77777777" w:rsidR="00A870F7" w:rsidRPr="008A0DBC" w:rsidRDefault="00A870F7" w:rsidP="00456453">
            <w:pPr>
              <w:pStyle w:val="Tekstpodstawowy"/>
            </w:pPr>
            <w:r w:rsidRPr="008A0DBC">
              <w:t>Określenie przedmiotu zamówienia: Przedmiotem zamówienia jest Dostosowanie pomieszczenia w budynku po starej kotłowni, w której zlokalizowany jest obecny węzeł cieplny na potrzeby montażu nowego węzła cieplnego w zakresie prac budowlanych, instalacji sanitarnych i elektrycznych.</w:t>
            </w:r>
          </w:p>
          <w:p w14:paraId="47877CCD" w14:textId="77777777" w:rsidR="00A870F7" w:rsidRPr="008A0DBC" w:rsidRDefault="00A870F7" w:rsidP="00456453">
            <w:pPr>
              <w:pStyle w:val="Tekstpodstawowy"/>
            </w:pPr>
            <w:r w:rsidRPr="008A0DBC">
              <w:t>1.</w:t>
            </w:r>
            <w:r w:rsidRPr="008A0DBC">
              <w:tab/>
              <w:t xml:space="preserve">Prace, będące przedmiotem zamówienia, należy wykonać zgodnie z dokumentami zawartymi w załączniku </w:t>
            </w:r>
            <w:r w:rsidRPr="00456453">
              <w:t>do SIWZ, tj.:</w:t>
            </w:r>
          </w:p>
          <w:p w14:paraId="33CBA3DC" w14:textId="77777777" w:rsidR="00A870F7" w:rsidRPr="008A0DBC" w:rsidRDefault="00A870F7" w:rsidP="00456453">
            <w:pPr>
              <w:pStyle w:val="Tekstpodstawowy"/>
            </w:pPr>
            <w:r w:rsidRPr="008A0DBC">
              <w:t xml:space="preserve">1) </w:t>
            </w:r>
            <w:r w:rsidRPr="00456453">
              <w:t>z dokumentacją projektową wykonaną przez Pracownię Projektową "IZAS" s.c. Izabela Dobek, Sławomir Dobek 98-200 Sieradz ul. Toruńska 9  oraz przedmiarem robót</w:t>
            </w:r>
            <w:r w:rsidRPr="008A0DBC">
              <w:t xml:space="preserve">.  </w:t>
            </w:r>
          </w:p>
          <w:p w14:paraId="2659EB2B" w14:textId="77777777" w:rsidR="00A870F7" w:rsidRPr="008A0DBC" w:rsidRDefault="00A870F7" w:rsidP="00456453">
            <w:pPr>
              <w:pStyle w:val="Tekstpodstawowy"/>
            </w:pPr>
            <w:r w:rsidRPr="008A0DBC">
              <w:t>3.</w:t>
            </w:r>
            <w:r w:rsidRPr="008A0DBC">
              <w:tab/>
              <w:t xml:space="preserve">W przypadku stwierdzenia jakichkolwiek rozbieżności pomiędzy dokumentacją projektową, a przedmiarem bezwzględne pierwszeństwo należy przyznać dokumentacji projektowej. </w:t>
            </w:r>
          </w:p>
          <w:p w14:paraId="629F8598" w14:textId="77777777" w:rsidR="00A870F7" w:rsidRPr="008A0DBC" w:rsidRDefault="00A870F7" w:rsidP="00456453">
            <w:pPr>
              <w:pStyle w:val="Tekstpodstawowy"/>
            </w:pPr>
            <w:r w:rsidRPr="008A0DBC">
              <w:t>4.</w:t>
            </w:r>
            <w:r w:rsidRPr="008A0DBC">
              <w:tab/>
              <w:t xml:space="preserve">Wszystkie prace prowadzone będą w ruchu ciągłym Szpitala i nie jest przewidywane jego ograniczenie. </w:t>
            </w:r>
          </w:p>
          <w:p w14:paraId="1CD5022B" w14:textId="77777777" w:rsidR="00A870F7" w:rsidRPr="008A0DBC" w:rsidRDefault="00A870F7" w:rsidP="00456453">
            <w:pPr>
              <w:pStyle w:val="Tekstpodstawowy"/>
            </w:pPr>
            <w:r w:rsidRPr="008A0DBC">
              <w:t>5.</w:t>
            </w:r>
            <w:r w:rsidRPr="008A0DBC">
              <w:tab/>
              <w:t xml:space="preserve">Wszystkie prace należy wykonywać z należytą starannością, zgodnie z obowiązującymi przepisami, w tym techniczno-budowlanymi, obowiązującymi normami oraz zasadami wiedzy technicznej, w sposób nie zagrażający bezpieczeństwu ludzi i mienia. </w:t>
            </w:r>
          </w:p>
          <w:p w14:paraId="32C0FF51" w14:textId="77777777" w:rsidR="00A870F7" w:rsidRPr="008A0DBC" w:rsidRDefault="00A870F7" w:rsidP="00456453">
            <w:pPr>
              <w:pStyle w:val="Tekstpodstawowy"/>
            </w:pPr>
            <w:r w:rsidRPr="008A0DBC">
              <w:t>6.</w:t>
            </w:r>
            <w:r w:rsidRPr="008A0DBC">
              <w:tab/>
              <w:t xml:space="preserve">Odbiór prac nastąpi zgodnie z przepisami prawa budowlanego, aktualnie obowiązującymi polskimi normami, a także wytycznymi zawartymi w dokumentach atestacyjnych wbudowywanych materiałów i urządzeń. </w:t>
            </w:r>
          </w:p>
          <w:p w14:paraId="310F9C25" w14:textId="77777777" w:rsidR="00A870F7" w:rsidRPr="008A0DBC" w:rsidRDefault="00A870F7" w:rsidP="00456453">
            <w:pPr>
              <w:pStyle w:val="Tekstpodstawowy"/>
            </w:pPr>
            <w:r w:rsidRPr="008A0DBC">
              <w:t>7.</w:t>
            </w:r>
            <w:r w:rsidRPr="008A0DBC">
              <w:tab/>
              <w:t xml:space="preserve">Zamawiający zaleca wykonanie wizji lokalnej terenu objętego przedmiotem </w:t>
            </w:r>
            <w:r w:rsidRPr="008A0DBC">
              <w:lastRenderedPageBreak/>
              <w:t>zamówienia oraz zapoznanie się z dokumentami zawartymi w zał. nr .. do SIWZ. Termin wyznaczenia wizji lokalnej Wykonawca ustala z Zamawiającym (przed upływem terminu składania ofert) telefonicznie, z p. Witoldem Sradomskim</w:t>
            </w:r>
          </w:p>
          <w:p w14:paraId="3EE6097D" w14:textId="77777777" w:rsidR="00A870F7" w:rsidRPr="008A0DBC" w:rsidRDefault="00A870F7" w:rsidP="00456453">
            <w:pPr>
              <w:pStyle w:val="Tekstpodstawowy"/>
            </w:pPr>
            <w:r w:rsidRPr="008A0DBC">
              <w:t xml:space="preserve"> - tel. (43) 824 41 45. </w:t>
            </w:r>
          </w:p>
          <w:p w14:paraId="1A06D648" w14:textId="77777777" w:rsidR="00A870F7" w:rsidRPr="008A0DBC" w:rsidRDefault="00A870F7" w:rsidP="00456453">
            <w:pPr>
              <w:pStyle w:val="Tekstpodstawowy"/>
            </w:pPr>
            <w:r w:rsidRPr="008A0DBC">
              <w:t>8.</w:t>
            </w:r>
            <w:r w:rsidRPr="008A0DBC">
              <w:tab/>
              <w:t xml:space="preserve">Przedmiar, zawarty w zał. nr  do SIWZ, służyć może Wykonawcy jedynie pomocniczo w celu zapoznania się z przedmiotem zamówienia i w trakcie realizacji zamówienia nie może stanowić podstawy roszczenia Wykonawcy, z tytułu informacji w nim zawartych. Wszelkie wątpliwości lub stwierdzone rozbieżności pomiędzy dokumentami zawartymi w ww. załączniku, a stanem faktycznym należy zgłaszać Zamawiającemu w trybie art. 38 ustawy Pzp.  </w:t>
            </w:r>
          </w:p>
          <w:p w14:paraId="135741C7" w14:textId="77777777" w:rsidR="00A870F7" w:rsidRPr="008A0DBC" w:rsidRDefault="00A870F7" w:rsidP="00456453">
            <w:pPr>
              <w:pStyle w:val="Tekstpodstawowy"/>
            </w:pPr>
            <w:r w:rsidRPr="008A0DBC">
              <w:t>9.</w:t>
            </w:r>
            <w:r w:rsidRPr="008A0DBC">
              <w:tab/>
              <w:t xml:space="preserve">Kosztorys ofertowy, sporządzony w oparciu o przedmiar, pełnić będzie jedynie funkcję informacyjną, a obowiązującą ceną oferty jest ryczałt obejmujący wykonanie wszystkich robót określonych w SIWZ. Zamawiający wymaga, aby przy sporządzaniu kosztorysu ofertowego (wykonanego metodą szczegółową) nie pominąć i nie zmieniać wielkości żadnej z pozycji przedmiarowych. </w:t>
            </w:r>
          </w:p>
          <w:p w14:paraId="15833CEC" w14:textId="77777777" w:rsidR="00A870F7" w:rsidRPr="008A0DBC" w:rsidRDefault="00A870F7" w:rsidP="00456453">
            <w:pPr>
              <w:pStyle w:val="Tekstpodstawowy"/>
            </w:pPr>
            <w:r w:rsidRPr="008A0DBC">
              <w:t>10.</w:t>
            </w:r>
            <w:r w:rsidRPr="008A0DBC">
              <w:tab/>
              <w:t xml:space="preserve">Wykonawca sporządzi i przedłoży Zamawiającemu plan Bezpieczeństwa i Ochrony Zdrowia najpóźniej w chwili podpisania umowy. </w:t>
            </w:r>
          </w:p>
          <w:p w14:paraId="66C4E41A" w14:textId="77777777" w:rsidR="00A870F7" w:rsidRPr="008A0DBC" w:rsidRDefault="00A870F7" w:rsidP="00456453">
            <w:pPr>
              <w:pStyle w:val="Tekstpodstawowy"/>
            </w:pPr>
            <w:r w:rsidRPr="008A0DBC">
              <w:t>11.</w:t>
            </w:r>
            <w:r w:rsidRPr="008A0DBC">
              <w:tab/>
              <w:t xml:space="preserve">Zgodnie z art. 10 ustawy Prawo budowlane z dnia 7 lipca 1994r. (t.j. Dz.U. 2018 poz. 1202 ze zm.), Wykonawca, tak na etapie sporządzania oferty, jak i podczas realizacji przedmiotowego zamówienia, powinien przestrzegać podstawowej zasady, że w ramach wykonawstwa budowlanego można wykorzystywać tylko te materiały budowlane dostępne na rynku, które są dopuszczone do obrotu i powszechnego stosowania w budownictwie. Zamawiający nie oczekuje od Wykonawcy przedłożenia stosownych certyfikatów, bądź innych dokumentów tej wagi w ofercie, niemniej na etapie realizacji przedmiotowego zamówienia, będzie wymagał takich dokumentów, przed zastosowaniem tych materiałów i urządzeń. </w:t>
            </w:r>
          </w:p>
          <w:p w14:paraId="2A6FA665" w14:textId="77777777" w:rsidR="00A870F7" w:rsidRPr="008A0DBC" w:rsidRDefault="00A870F7" w:rsidP="00456453">
            <w:pPr>
              <w:pStyle w:val="Tekstpodstawowy"/>
            </w:pPr>
            <w:r w:rsidRPr="008A0DBC">
              <w:t>13.</w:t>
            </w:r>
            <w:r w:rsidRPr="008A0DBC">
              <w:tab/>
              <w:t xml:space="preserve">Wykonawca, którego oferta zostanie wybrana, jako najkorzystniejsza: </w:t>
            </w:r>
          </w:p>
          <w:p w14:paraId="184F2837" w14:textId="77777777" w:rsidR="00A870F7" w:rsidRPr="008A0DBC" w:rsidRDefault="00A870F7" w:rsidP="00456453">
            <w:pPr>
              <w:pStyle w:val="Tekstpodstawowy"/>
            </w:pPr>
            <w:r w:rsidRPr="008A0DBC">
              <w:t>1)</w:t>
            </w:r>
            <w:r w:rsidRPr="008A0DBC">
              <w:tab/>
              <w:t xml:space="preserve">zabezpieczy teren robót, mając w szczególności na względzie mienie Zamawiającego; </w:t>
            </w:r>
          </w:p>
          <w:p w14:paraId="2FC69050" w14:textId="77777777" w:rsidR="00A870F7" w:rsidRPr="008A0DBC" w:rsidRDefault="00A870F7" w:rsidP="00456453">
            <w:pPr>
              <w:pStyle w:val="Tekstpodstawowy"/>
            </w:pPr>
            <w:r w:rsidRPr="008A0DBC">
              <w:t>2)</w:t>
            </w:r>
            <w:r w:rsidRPr="008A0DBC">
              <w:tab/>
              <w:t xml:space="preserve">w trakcie wykonywania robót ponosi odpowiedzialność za bezpieczeństwo swoich pracowników oraz innych osób znajdujących się w obrębie przekazanego terenu budowy; </w:t>
            </w:r>
          </w:p>
          <w:p w14:paraId="6F9B07BB" w14:textId="77777777" w:rsidR="00A870F7" w:rsidRPr="008A0DBC" w:rsidRDefault="00A870F7" w:rsidP="00456453">
            <w:pPr>
              <w:pStyle w:val="Tekstpodstawowy"/>
            </w:pPr>
            <w:r w:rsidRPr="008A0DBC">
              <w:t>3)</w:t>
            </w:r>
            <w:r w:rsidRPr="008A0DBC">
              <w:tab/>
              <w:t xml:space="preserve">zapewni we własnym zakresie wywóz i utylizację odpadów budowlanych (śmieci, gruz i inne); </w:t>
            </w:r>
          </w:p>
          <w:p w14:paraId="29847364" w14:textId="77777777" w:rsidR="00A870F7" w:rsidRPr="008A0DBC" w:rsidRDefault="00A870F7" w:rsidP="00456453">
            <w:pPr>
              <w:pStyle w:val="Tekstpodstawowy"/>
            </w:pPr>
            <w:r w:rsidRPr="008A0DBC">
              <w:t>4)</w:t>
            </w:r>
            <w:r w:rsidRPr="008A0DBC">
              <w:tab/>
              <w:t xml:space="preserve">po zakończeniu robót, ale przed ostatecznym odbiorem przez Zamawiającego, uporządkuje teren budowy  wraz z terenem przyległym i doprowadzi go do stanu nie gorszego, jaki był przed rozpoczęciem robót. </w:t>
            </w:r>
          </w:p>
          <w:p w14:paraId="594B90E1" w14:textId="77777777" w:rsidR="00A870F7" w:rsidRPr="008A0DBC" w:rsidRDefault="00A870F7" w:rsidP="00456453">
            <w:pPr>
              <w:pStyle w:val="Tekstpodstawowy"/>
            </w:pPr>
            <w:r w:rsidRPr="008A0DBC">
              <w:t>13.</w:t>
            </w:r>
            <w:r w:rsidRPr="008A0DBC">
              <w:tab/>
              <w:t xml:space="preserve">Zamawiający wymaga udzielenia przez Wykonawcę minimum 60-miesięcznej gwarancji jakości na przedmiot zamówienia z zastrzeżeniem pkt 16. Przeglądy gwarancyjne w okresie gwarancji będą wykonywane w ramach wartości zamówienia. </w:t>
            </w:r>
          </w:p>
          <w:p w14:paraId="4301E181" w14:textId="77777777" w:rsidR="00A870F7" w:rsidRPr="008A0DBC" w:rsidRDefault="00A870F7" w:rsidP="00456453">
            <w:pPr>
              <w:pStyle w:val="Tekstpodstawowy"/>
            </w:pPr>
            <w:r w:rsidRPr="008A0DBC">
              <w:t>14.</w:t>
            </w:r>
            <w:r w:rsidRPr="008A0DBC">
              <w:tab/>
              <w:t xml:space="preserve">Okres gwarancji rozpoczyna swój bieg od daty podpisania bezusterkowego protokołu odbioru końcowego przedmiotu zamówienia. </w:t>
            </w:r>
          </w:p>
          <w:p w14:paraId="3A34DC91" w14:textId="77777777" w:rsidR="00A870F7" w:rsidRPr="008A0DBC" w:rsidRDefault="00A870F7" w:rsidP="00456453">
            <w:pPr>
              <w:pStyle w:val="Tekstpodstawowy"/>
            </w:pPr>
            <w:r w:rsidRPr="008A0DBC">
              <w:t>15.</w:t>
            </w:r>
            <w:r w:rsidRPr="008A0DBC">
              <w:tab/>
              <w:t xml:space="preserve">Zamawiający zastrzega sobie możliwość korzystania z uprawnień wynikających z </w:t>
            </w:r>
            <w:r w:rsidRPr="008A0DBC">
              <w:lastRenderedPageBreak/>
              <w:t xml:space="preserve">rękojmi w okresie trwania gwarancji. </w:t>
            </w:r>
          </w:p>
          <w:p w14:paraId="18FE8430" w14:textId="77777777" w:rsidR="00A870F7" w:rsidRPr="008A0DBC" w:rsidRDefault="00A870F7" w:rsidP="00456453">
            <w:pPr>
              <w:pStyle w:val="Tekstpodstawowy"/>
            </w:pPr>
            <w:r w:rsidRPr="008A0DBC">
              <w:t>16.</w:t>
            </w:r>
            <w:r w:rsidRPr="008A0DBC">
              <w:tab/>
              <w:t xml:space="preserve">W przypadku, gdy producent materiałów, urządzeń, maszyn i wyposażenia udziela gwarancji na okres dłuższy, niż określony w pkt 13, obowiązuje okres gwarancji udzielony przez producenta. </w:t>
            </w:r>
          </w:p>
          <w:p w14:paraId="7721F349" w14:textId="77777777" w:rsidR="00A870F7" w:rsidRPr="008A0DBC" w:rsidRDefault="00A870F7" w:rsidP="00456453">
            <w:pPr>
              <w:pStyle w:val="Tekstpodstawowy"/>
            </w:pPr>
            <w:r w:rsidRPr="008A0DBC">
              <w:t>17.</w:t>
            </w:r>
            <w:r w:rsidRPr="008A0DBC">
              <w:tab/>
              <w:t xml:space="preserve">Zamawiający na podstawie art. 29 ust. 3a ustawy Pzp wymaga zatrudnienia przez Wykonawcę lub Podwykonawcę na podstawie umowy o pracę w rozumieniu przepisów ustawy z dnia 26 czerwca 1974 r. - Kodeks pracy (t.j. Dz. U. 2018 poz. 108 ze zm.) z uwzględnieniem minimalnego wynagrodzenia za pracę ustalonego na podstawie art. 2  ust 3-5 ustawy z dnia 10 października 2002 r. o minimalnym wynagrodzeniu za pracę (Dz.U. 2017 poz. 847 ze zm.) osób wykonujących czynności określone </w:t>
            </w:r>
            <w:r w:rsidR="00456453" w:rsidRPr="00456453">
              <w:t xml:space="preserve">w przedmiarach (załącznik </w:t>
            </w:r>
            <w:r w:rsidRPr="00456453">
              <w:t>do SIWZ).</w:t>
            </w:r>
          </w:p>
          <w:p w14:paraId="6C7F2D28" w14:textId="77777777" w:rsidR="00A870F7" w:rsidRPr="008A0DBC" w:rsidRDefault="00A870F7" w:rsidP="00456453">
            <w:pPr>
              <w:pStyle w:val="Tekstpodstawowy"/>
            </w:pPr>
            <w:r w:rsidRPr="008A0DBC">
              <w:rPr>
                <w:b/>
              </w:rPr>
              <w:t>Zamawiający nie dopuszcza składania ofert równoważnych</w:t>
            </w:r>
          </w:p>
          <w:p w14:paraId="65F43843" w14:textId="77777777" w:rsidR="00A870F7" w:rsidRPr="008A0DBC" w:rsidRDefault="00A870F7" w:rsidP="00456453">
            <w:pPr>
              <w:pStyle w:val="Tekstpodstawowy"/>
            </w:pPr>
            <w:r w:rsidRPr="008A0DBC">
              <w:rPr>
                <w:b/>
              </w:rPr>
              <w:t>Zamawiający nie dopuszcza składania ofert wariantowych</w:t>
            </w:r>
            <w:r w:rsidRPr="008A0DBC">
              <w:t>.</w:t>
            </w:r>
          </w:p>
          <w:p w14:paraId="651F4F5C" w14:textId="77777777" w:rsidR="00A870F7" w:rsidRPr="008A0DBC" w:rsidRDefault="00A870F7" w:rsidP="00456453">
            <w:pPr>
              <w:pStyle w:val="Tekstpodstawowy"/>
            </w:pPr>
          </w:p>
        </w:tc>
      </w:tr>
    </w:tbl>
    <w:p w14:paraId="5D84A700" w14:textId="77777777" w:rsidR="00466D96" w:rsidRPr="008A0DBC" w:rsidRDefault="008F7292" w:rsidP="00F11953">
      <w:pPr>
        <w:pStyle w:val="Nagwek2"/>
      </w:pPr>
      <w:r w:rsidRPr="008A0DBC">
        <w:lastRenderedPageBreak/>
        <w:t>Zamawiający nie dopuszcza składania ofert częściowych. Oferty nie zawierające pełnego zakresu przedmiotu zamówienia zostaną odrzucone.</w:t>
      </w:r>
    </w:p>
    <w:p w14:paraId="45078C7B" w14:textId="77777777" w:rsidR="00273370" w:rsidRPr="008A0DBC" w:rsidRDefault="00273370" w:rsidP="00F11953">
      <w:pPr>
        <w:pStyle w:val="Nagwek2"/>
        <w:numPr>
          <w:ilvl w:val="0"/>
          <w:numId w:val="0"/>
        </w:numPr>
      </w:pPr>
    </w:p>
    <w:p w14:paraId="4DA53096" w14:textId="07084816" w:rsidR="00F23594" w:rsidRPr="008A0DBC" w:rsidRDefault="00F23594" w:rsidP="00F11953">
      <w:pPr>
        <w:pStyle w:val="Nagwek2"/>
      </w:pPr>
      <w:r w:rsidRPr="008A0DBC">
        <w:t>Miejsce realizacji:</w:t>
      </w:r>
      <w:r w:rsidR="00FE3431">
        <w:t xml:space="preserve"> </w:t>
      </w:r>
      <w:r w:rsidR="00A870F7" w:rsidRPr="008A0DBC">
        <w:t>Siedziba Zamawiającego, ul. Królewska 29, 98-220 Zduńska Wola</w:t>
      </w:r>
      <w:r w:rsidR="0040419B" w:rsidRPr="008A0DBC">
        <w:t>.</w:t>
      </w:r>
    </w:p>
    <w:p w14:paraId="5545C587" w14:textId="77777777" w:rsidR="00A2369F" w:rsidRPr="008A0DBC" w:rsidRDefault="00A2369F" w:rsidP="00EE6B68">
      <w:pPr>
        <w:pStyle w:val="Nagwek1"/>
      </w:pPr>
      <w:bookmarkStart w:id="4" w:name="_Toc258314245"/>
      <w:r w:rsidRPr="008A0DBC">
        <w:t>Informacja o przewidywanych zamówieniach</w:t>
      </w:r>
      <w:r w:rsidR="00774374" w:rsidRPr="008A0DBC">
        <w:t>,</w:t>
      </w:r>
      <w:r w:rsidR="005D0A27" w:rsidRPr="008A0DBC">
        <w:t>o których mowa w art. 67 ust. 1 pkt 6 i 7 lub art. 134 ust. 6 pkt 3 USTAWY PZP</w:t>
      </w:r>
      <w:bookmarkEnd w:id="4"/>
      <w:r w:rsidR="005D0A27" w:rsidRPr="008A0DBC">
        <w:t>.</w:t>
      </w:r>
    </w:p>
    <w:p w14:paraId="70B7C07B" w14:textId="4F3B5EA6" w:rsidR="00EB7871" w:rsidRPr="008A0DBC" w:rsidRDefault="00A870F7" w:rsidP="00F11953">
      <w:pPr>
        <w:pStyle w:val="Nagwek2"/>
      </w:pPr>
      <w:r w:rsidRPr="008A0DBC">
        <w:t>Zamawiający nie przewiduje udzielenia zamówień,</w:t>
      </w:r>
      <w:r w:rsidR="00FE3431">
        <w:t xml:space="preserve"> </w:t>
      </w:r>
      <w:r w:rsidRPr="008A0DBC">
        <w:t>o których mowa w art. 67 ust. 1 pkt 6 i 7 lub art. 134 ust. 6 pkt 3 ustawy Pzp.</w:t>
      </w:r>
    </w:p>
    <w:p w14:paraId="546012DD" w14:textId="77777777" w:rsidR="00EB7871" w:rsidRDefault="00A2369F" w:rsidP="00EE6B68">
      <w:pPr>
        <w:pStyle w:val="Nagwek1"/>
      </w:pPr>
      <w:bookmarkStart w:id="5" w:name="_Toc258314246"/>
      <w:r w:rsidRPr="008A0DBC">
        <w:t>Termin wykonania zamówienia</w:t>
      </w:r>
      <w:bookmarkEnd w:id="5"/>
    </w:p>
    <w:p w14:paraId="04C07C95" w14:textId="77777777" w:rsidR="003B27B2" w:rsidRPr="003B27B2" w:rsidRDefault="003B27B2" w:rsidP="00F11953">
      <w:pPr>
        <w:pStyle w:val="Nagwek2"/>
      </w:pPr>
      <w:r>
        <w:t>Zamówienie zostało podzielone na 2 etapy:</w:t>
      </w:r>
    </w:p>
    <w:p w14:paraId="677820DD" w14:textId="33AADAD3" w:rsidR="00EB7871" w:rsidRPr="0025113E" w:rsidRDefault="003B27B2" w:rsidP="00F11953">
      <w:pPr>
        <w:pStyle w:val="Nagwek2"/>
        <w:rPr>
          <w:b/>
        </w:rPr>
      </w:pPr>
      <w:r>
        <w:t>Pierwszy etap - z</w:t>
      </w:r>
      <w:r w:rsidR="00EB7871" w:rsidRPr="0025113E">
        <w:t>amówienie</w:t>
      </w:r>
      <w:r w:rsidR="0037241F" w:rsidRPr="0025113E">
        <w:t xml:space="preserve"> w części niezbędnej do zainstalowania nowego węzła cieplnego przez Miejskie Sieci Cieplne </w:t>
      </w:r>
      <w:r w:rsidR="00EB7871" w:rsidRPr="0025113E">
        <w:t xml:space="preserve"> musi zostać zrealizowane w terminie:</w:t>
      </w:r>
      <w:r w:rsidR="00FE3431">
        <w:t xml:space="preserve"> </w:t>
      </w:r>
      <w:r w:rsidR="00A870F7" w:rsidRPr="0025113E">
        <w:t>data zakończenia: 2019-09-30</w:t>
      </w:r>
      <w:r w:rsidR="0037241F" w:rsidRPr="0025113E">
        <w:t>.</w:t>
      </w:r>
    </w:p>
    <w:p w14:paraId="0691BC18" w14:textId="77777777" w:rsidR="0037241F" w:rsidRPr="0025113E" w:rsidRDefault="003B27B2" w:rsidP="00F11953">
      <w:pPr>
        <w:pStyle w:val="Nagwek2"/>
        <w:rPr>
          <w:b/>
        </w:rPr>
      </w:pPr>
      <w:r>
        <w:t>Drugi etap - z</w:t>
      </w:r>
      <w:r w:rsidR="0037241F" w:rsidRPr="0025113E">
        <w:t>amówienie w części możliwej do wykonania po podłączeniu nowego węzła cieplnego przez Miejskie Sieci Cieplnej w terminie : do 30 dni od uruchomienia nowego węzła cieplnego</w:t>
      </w:r>
    </w:p>
    <w:p w14:paraId="1FE99739" w14:textId="77777777" w:rsidR="00A2369F" w:rsidRPr="008A0DBC" w:rsidRDefault="00A2369F" w:rsidP="00EE6B68">
      <w:pPr>
        <w:pStyle w:val="Nagwek1"/>
      </w:pPr>
      <w:bookmarkStart w:id="6" w:name="_Toc258314247"/>
      <w:r w:rsidRPr="008A0DBC">
        <w:t>Warunki udziału w postępowaniu</w:t>
      </w:r>
      <w:bookmarkEnd w:id="6"/>
    </w:p>
    <w:p w14:paraId="5F5B2984" w14:textId="77777777" w:rsidR="00A2369F" w:rsidRPr="008A0DBC" w:rsidRDefault="00627ED2" w:rsidP="00F11953">
      <w:pPr>
        <w:pStyle w:val="Nagwek2"/>
      </w:pPr>
      <w:r w:rsidRPr="008A0DBC">
        <w:t>O udzielenie zamówienia mogą ubiegać się</w:t>
      </w:r>
      <w:r w:rsidR="008A3895" w:rsidRPr="008A0DBC">
        <w:t xml:space="preserve"> W</w:t>
      </w:r>
      <w:r w:rsidRPr="008A0DBC">
        <w:t>ykonawcy</w:t>
      </w:r>
      <w:r w:rsidR="00A2369F" w:rsidRPr="008A0DBC">
        <w:t>, którzy nie podlegają wykluczeniu</w:t>
      </w:r>
      <w:r w:rsidR="008B13A8" w:rsidRPr="008A0DBC">
        <w:t xml:space="preserve"> oraz </w:t>
      </w:r>
      <w:r w:rsidR="00A2369F" w:rsidRPr="008A0DBC">
        <w:t>spełniają warunki</w:t>
      </w:r>
      <w:r w:rsidR="008B13A8" w:rsidRPr="008A0DBC">
        <w:t xml:space="preserve"> udziału w postępowaniu</w:t>
      </w:r>
      <w:r w:rsidR="00A2369F" w:rsidRPr="008A0DBC">
        <w:t xml:space="preserve"> i wymagania określone w niniejszej </w:t>
      </w:r>
      <w:r w:rsidR="00DD574A" w:rsidRPr="008A0DBC">
        <w:t>SIWZ</w:t>
      </w:r>
      <w:r w:rsidR="008B13A8" w:rsidRPr="008A0DBC">
        <w:t>.</w:t>
      </w:r>
    </w:p>
    <w:p w14:paraId="4754958E" w14:textId="77777777" w:rsidR="00A2369F" w:rsidRPr="008A0DBC" w:rsidRDefault="00A2369F" w:rsidP="00F11953">
      <w:pPr>
        <w:pStyle w:val="Nagwek2"/>
      </w:pPr>
      <w:r w:rsidRPr="008A0DBC">
        <w:t>O udzielen</w:t>
      </w:r>
      <w:r w:rsidR="008A3895" w:rsidRPr="008A0DBC">
        <w:t>ie zamówienia mogą ubiegać się W</w:t>
      </w:r>
      <w:r w:rsidRPr="008A0DBC">
        <w:t>ykonawcy, którzy spełniają następujące warunki:</w:t>
      </w:r>
    </w:p>
    <w:p w14:paraId="12FA31F2" w14:textId="77777777" w:rsidR="00A870F7" w:rsidRPr="008A0DBC" w:rsidRDefault="00A870F7" w:rsidP="00F11953">
      <w:pPr>
        <w:pStyle w:val="Nagwek2"/>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A870F7" w:rsidRPr="008A0DBC" w14:paraId="3F37C31F" w14:textId="77777777" w:rsidTr="00456453">
        <w:tc>
          <w:tcPr>
            <w:tcW w:w="720" w:type="dxa"/>
            <w:tcBorders>
              <w:top w:val="single" w:sz="4" w:space="0" w:color="auto"/>
              <w:left w:val="single" w:sz="4" w:space="0" w:color="auto"/>
              <w:bottom w:val="single" w:sz="4" w:space="0" w:color="auto"/>
              <w:right w:val="single" w:sz="4" w:space="0" w:color="auto"/>
            </w:tcBorders>
            <w:vAlign w:val="center"/>
            <w:hideMark/>
          </w:tcPr>
          <w:p w14:paraId="235ABDB9" w14:textId="77777777" w:rsidR="00A870F7" w:rsidRPr="008A0DBC" w:rsidRDefault="00A870F7" w:rsidP="00456453">
            <w:pPr>
              <w:spacing w:before="60" w:after="120"/>
              <w:jc w:val="center"/>
              <w:rPr>
                <w:b/>
                <w:sz w:val="20"/>
                <w:szCs w:val="20"/>
              </w:rPr>
            </w:pPr>
            <w:r w:rsidRPr="008A0DBC">
              <w:rPr>
                <w:b/>
                <w:sz w:val="20"/>
                <w:szCs w:val="20"/>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14:paraId="6B2D2D82" w14:textId="77777777" w:rsidR="00A870F7" w:rsidRPr="008A0DBC" w:rsidRDefault="00A870F7" w:rsidP="00456453">
            <w:pPr>
              <w:spacing w:before="60" w:after="120"/>
              <w:rPr>
                <w:sz w:val="20"/>
                <w:szCs w:val="20"/>
              </w:rPr>
            </w:pPr>
            <w:r w:rsidRPr="008A0DBC">
              <w:rPr>
                <w:b/>
                <w:sz w:val="20"/>
                <w:szCs w:val="20"/>
              </w:rPr>
              <w:t>Warunki udziału w postępowaniu</w:t>
            </w:r>
          </w:p>
        </w:tc>
      </w:tr>
      <w:tr w:rsidR="00A870F7" w:rsidRPr="008A0DBC" w14:paraId="4CFEA844" w14:textId="77777777" w:rsidTr="00456453">
        <w:tc>
          <w:tcPr>
            <w:tcW w:w="720" w:type="dxa"/>
            <w:tcBorders>
              <w:top w:val="single" w:sz="4" w:space="0" w:color="auto"/>
              <w:left w:val="single" w:sz="4" w:space="0" w:color="auto"/>
              <w:bottom w:val="single" w:sz="4" w:space="0" w:color="auto"/>
              <w:right w:val="single" w:sz="4" w:space="0" w:color="auto"/>
            </w:tcBorders>
            <w:hideMark/>
          </w:tcPr>
          <w:p w14:paraId="59454F81" w14:textId="77777777" w:rsidR="00A870F7" w:rsidRPr="008A0DBC" w:rsidRDefault="00A870F7" w:rsidP="00456453">
            <w:pPr>
              <w:spacing w:before="60" w:after="120"/>
              <w:jc w:val="both"/>
            </w:pPr>
            <w:r w:rsidRPr="008A0DBC">
              <w:t>1</w:t>
            </w:r>
          </w:p>
        </w:tc>
        <w:tc>
          <w:tcPr>
            <w:tcW w:w="7738" w:type="dxa"/>
            <w:tcBorders>
              <w:top w:val="single" w:sz="4" w:space="0" w:color="auto"/>
              <w:left w:val="single" w:sz="4" w:space="0" w:color="auto"/>
              <w:bottom w:val="single" w:sz="4" w:space="0" w:color="auto"/>
              <w:right w:val="single" w:sz="4" w:space="0" w:color="auto"/>
            </w:tcBorders>
            <w:hideMark/>
          </w:tcPr>
          <w:p w14:paraId="5308007F" w14:textId="77777777" w:rsidR="00A870F7" w:rsidRPr="008A0DBC" w:rsidRDefault="00A870F7" w:rsidP="00456453">
            <w:pPr>
              <w:spacing w:before="60" w:after="120"/>
              <w:jc w:val="both"/>
              <w:rPr>
                <w:b/>
                <w:bCs/>
              </w:rPr>
            </w:pPr>
            <w:r w:rsidRPr="008A0DBC">
              <w:rPr>
                <w:b/>
                <w:bCs/>
              </w:rPr>
              <w:t>Sytuacja ekonomiczna lub finansowa</w:t>
            </w:r>
          </w:p>
          <w:p w14:paraId="7507F2E8" w14:textId="3C99A64C" w:rsidR="00A870F7" w:rsidRPr="008A0DBC" w:rsidRDefault="00A870F7" w:rsidP="00456453">
            <w:pPr>
              <w:spacing w:before="60" w:after="120"/>
              <w:jc w:val="both"/>
            </w:pPr>
            <w:r w:rsidRPr="008A0DBC">
              <w:lastRenderedPageBreak/>
              <w:t xml:space="preserve">O udzielenie zamówienia publicznego mogą ubiegać się wykonawcy, którzy spełniają warunki, dotyczące sytuacji ekonomicznej lub finansowej. W celu potwierdzenie spełnienie w/w warunku Wykonawca jest </w:t>
            </w:r>
            <w:r w:rsidR="002829E5" w:rsidRPr="008A0DBC">
              <w:t>zobowiązany</w:t>
            </w:r>
            <w:r w:rsidR="00FE3431">
              <w:t xml:space="preserve"> </w:t>
            </w:r>
            <w:r w:rsidR="002829E5" w:rsidRPr="008A0DBC">
              <w:t>przedłożyć</w:t>
            </w:r>
            <w:r w:rsidRPr="008A0DBC">
              <w:t xml:space="preserve"> dokument </w:t>
            </w:r>
            <w:r w:rsidR="002829E5" w:rsidRPr="008A0DBC">
              <w:t>potwierdzający</w:t>
            </w:r>
            <w:r w:rsidRPr="008A0DBC">
              <w:t>, że jest ubezpieczony od odpowiedzialności cywilnej w zakresie prowadzonej działalności związanej z przedmiotem zamówienia na min. 50 000.00 zł sumy gwarancyjnej</w:t>
            </w:r>
            <w:r w:rsidR="002829E5" w:rsidRPr="008A0DBC">
              <w:t xml:space="preserve">. </w:t>
            </w:r>
            <w:r w:rsidRPr="008A0DBC">
              <w:t>Ocena spełniania warunków udziału w postępowaniu będzie dokonana na zasadzie spełnia/nie spełnia.</w:t>
            </w:r>
          </w:p>
        </w:tc>
      </w:tr>
      <w:tr w:rsidR="00A870F7" w:rsidRPr="008A0DBC" w14:paraId="069A90D6" w14:textId="77777777" w:rsidTr="00456453">
        <w:tc>
          <w:tcPr>
            <w:tcW w:w="720" w:type="dxa"/>
            <w:tcBorders>
              <w:top w:val="single" w:sz="4" w:space="0" w:color="auto"/>
              <w:left w:val="single" w:sz="4" w:space="0" w:color="auto"/>
              <w:bottom w:val="single" w:sz="4" w:space="0" w:color="auto"/>
              <w:right w:val="single" w:sz="4" w:space="0" w:color="auto"/>
            </w:tcBorders>
            <w:hideMark/>
          </w:tcPr>
          <w:p w14:paraId="608A0773" w14:textId="77777777" w:rsidR="00A870F7" w:rsidRPr="008A0DBC" w:rsidRDefault="00A870F7" w:rsidP="00456453">
            <w:pPr>
              <w:spacing w:before="60" w:after="120"/>
              <w:jc w:val="both"/>
            </w:pPr>
            <w:r w:rsidRPr="008A0DBC">
              <w:lastRenderedPageBreak/>
              <w:t>2</w:t>
            </w:r>
          </w:p>
        </w:tc>
        <w:tc>
          <w:tcPr>
            <w:tcW w:w="7738" w:type="dxa"/>
            <w:tcBorders>
              <w:top w:val="single" w:sz="4" w:space="0" w:color="auto"/>
              <w:left w:val="single" w:sz="4" w:space="0" w:color="auto"/>
              <w:bottom w:val="single" w:sz="4" w:space="0" w:color="auto"/>
              <w:right w:val="single" w:sz="4" w:space="0" w:color="auto"/>
            </w:tcBorders>
            <w:hideMark/>
          </w:tcPr>
          <w:p w14:paraId="2A4CC34F" w14:textId="77777777" w:rsidR="00A870F7" w:rsidRPr="008A0DBC" w:rsidRDefault="00A870F7" w:rsidP="00456453">
            <w:pPr>
              <w:spacing w:before="60" w:after="120"/>
              <w:jc w:val="both"/>
              <w:rPr>
                <w:b/>
                <w:bCs/>
              </w:rPr>
            </w:pPr>
            <w:r w:rsidRPr="008A0DBC">
              <w:rPr>
                <w:b/>
                <w:bCs/>
              </w:rPr>
              <w:t>Zdolność techniczna lub zawodowa</w:t>
            </w:r>
          </w:p>
          <w:p w14:paraId="5DED8331" w14:textId="478874C8" w:rsidR="00A870F7" w:rsidRPr="008A0DBC" w:rsidRDefault="00A870F7" w:rsidP="00456453">
            <w:pPr>
              <w:spacing w:before="60" w:after="120"/>
              <w:jc w:val="both"/>
            </w:pPr>
            <w:r w:rsidRPr="008A0DBC">
              <w:t xml:space="preserve">O udzielenie zamówienia publicznego mogą ubiegać się wykonawcy, którzy spełniają warunki, dotyczące  zdolności technicznej lub zawodowej. W celu potwierdzenia spełnienia w/w warunku Wykonawca jest </w:t>
            </w:r>
            <w:r w:rsidR="002829E5" w:rsidRPr="008A0DBC">
              <w:t>zobowiązany</w:t>
            </w:r>
            <w:r w:rsidR="00FE3431">
              <w:t xml:space="preserve"> </w:t>
            </w:r>
            <w:r w:rsidR="002829E5" w:rsidRPr="008A0DBC">
              <w:t>przedłożyć</w:t>
            </w:r>
            <w:r w:rsidR="00FE3431">
              <w:t xml:space="preserve"> </w:t>
            </w:r>
            <w:r w:rsidR="002829E5" w:rsidRPr="008A0DBC">
              <w:t>następujące</w:t>
            </w:r>
            <w:r w:rsidR="00FE3431">
              <w:t xml:space="preserve"> </w:t>
            </w:r>
            <w:r w:rsidR="002829E5" w:rsidRPr="008A0DBC">
              <w:t>dokumenty</w:t>
            </w:r>
            <w:r w:rsidRPr="008A0DBC">
              <w:t>:</w:t>
            </w:r>
          </w:p>
          <w:p w14:paraId="7BCED24D" w14:textId="77777777" w:rsidR="00A870F7" w:rsidRPr="008A0DBC" w:rsidRDefault="00A870F7" w:rsidP="00456453">
            <w:pPr>
              <w:spacing w:before="60" w:after="120"/>
              <w:jc w:val="both"/>
            </w:pPr>
            <w:r w:rsidRPr="008A0DBC">
              <w:t xml:space="preserve">1. </w:t>
            </w:r>
            <w:r w:rsidRPr="008A0DBC">
              <w:tab/>
              <w:t>wykaz robót budowlanych wykonanych nie wcześniej niż w okresie ostatnich 5 lat przed upływem terminu składania ofert, a jeżeli okres prowadzenia działalności jest krótszy - w tym okresie, co najmniej 2 roboty budowlane o wartości brutto co najmniej 80.000,00 zł każda z nich, polegające na budowie, przebudowie lub remoncie budynków, w tym wykonanych przynajmniej w jednym przypadku w obiekcie jednostki/podmiotu prowadzącego działalność medyczną związaną z 24-godzinną opieką nad pacjentem (wg zał. nr 4 do SIWZ), wraz z załączeniem dowodów określających czy te roboty budowlane zostały wykonane należycie;</w:t>
            </w:r>
          </w:p>
          <w:p w14:paraId="4866DC91" w14:textId="77777777" w:rsidR="00A870F7" w:rsidRPr="008A0DBC" w:rsidRDefault="00A870F7" w:rsidP="00456453">
            <w:pPr>
              <w:spacing w:before="60" w:after="120"/>
              <w:jc w:val="both"/>
            </w:pPr>
            <w:r w:rsidRPr="008A0DBC">
              <w:t xml:space="preserve">2. wykaz osób, skierowanych przez Wykonawcę do realizacji zamówienia publicznego - co najmniej jedna osoba posiadająca uprawnienia budowlane do kierowania robotami budowlanymi oraz doświadczenie zawodowe: minimum 5 lat stażu pracy zawodowej, w tym minimum 3 lata jako kierownik </w:t>
            </w:r>
            <w:r w:rsidRPr="00456453">
              <w:t xml:space="preserve">budowy </w:t>
            </w:r>
            <w:r w:rsidR="00456453" w:rsidRPr="00456453">
              <w:t xml:space="preserve">(wg zał. </w:t>
            </w:r>
            <w:r w:rsidRPr="00456453">
              <w:t xml:space="preserve"> do SIWZ.</w:t>
            </w:r>
          </w:p>
          <w:p w14:paraId="2D28859D" w14:textId="77777777" w:rsidR="00A870F7" w:rsidRPr="008A0DBC" w:rsidRDefault="00A870F7" w:rsidP="00456453">
            <w:pPr>
              <w:spacing w:before="60" w:after="120"/>
              <w:jc w:val="both"/>
            </w:pPr>
            <w:r w:rsidRPr="008A0DBC">
              <w:t>Ocena spełniania warunków udziału w postępowaniu będzie dokonana na zasadzie spełnia/nie spełnia.</w:t>
            </w:r>
          </w:p>
        </w:tc>
      </w:tr>
      <w:tr w:rsidR="00A870F7" w:rsidRPr="008A0DBC" w14:paraId="031DA4DA" w14:textId="77777777" w:rsidTr="00456453">
        <w:tc>
          <w:tcPr>
            <w:tcW w:w="720" w:type="dxa"/>
            <w:tcBorders>
              <w:top w:val="single" w:sz="4" w:space="0" w:color="auto"/>
              <w:left w:val="single" w:sz="4" w:space="0" w:color="auto"/>
              <w:bottom w:val="single" w:sz="4" w:space="0" w:color="auto"/>
              <w:right w:val="single" w:sz="4" w:space="0" w:color="auto"/>
            </w:tcBorders>
            <w:hideMark/>
          </w:tcPr>
          <w:p w14:paraId="72B30914" w14:textId="77777777" w:rsidR="00A870F7" w:rsidRPr="008A0DBC" w:rsidRDefault="00A870F7" w:rsidP="00456453">
            <w:pPr>
              <w:spacing w:before="60" w:after="120"/>
              <w:jc w:val="both"/>
            </w:pPr>
            <w:r w:rsidRPr="008A0DBC">
              <w:t>3</w:t>
            </w:r>
          </w:p>
        </w:tc>
        <w:tc>
          <w:tcPr>
            <w:tcW w:w="7738" w:type="dxa"/>
            <w:tcBorders>
              <w:top w:val="single" w:sz="4" w:space="0" w:color="auto"/>
              <w:left w:val="single" w:sz="4" w:space="0" w:color="auto"/>
              <w:bottom w:val="single" w:sz="4" w:space="0" w:color="auto"/>
              <w:right w:val="single" w:sz="4" w:space="0" w:color="auto"/>
            </w:tcBorders>
            <w:hideMark/>
          </w:tcPr>
          <w:p w14:paraId="59702BF7" w14:textId="77777777" w:rsidR="00A870F7" w:rsidRPr="008A0DBC" w:rsidRDefault="00A870F7" w:rsidP="00456453">
            <w:pPr>
              <w:spacing w:before="60" w:after="120"/>
              <w:jc w:val="both"/>
              <w:rPr>
                <w:b/>
                <w:bCs/>
              </w:rPr>
            </w:pPr>
            <w:r w:rsidRPr="008A0DBC">
              <w:rPr>
                <w:b/>
                <w:bCs/>
              </w:rPr>
              <w:t>Kompetencje lub uprawnienia do prowadzenia określonej działalności zawodowej, o ile wynika to z odrębnych przepisów</w:t>
            </w:r>
          </w:p>
          <w:p w14:paraId="3F538B8E" w14:textId="77777777" w:rsidR="00A870F7" w:rsidRPr="008A0DBC" w:rsidRDefault="00A870F7" w:rsidP="00456453">
            <w:pPr>
              <w:spacing w:before="60" w:after="120"/>
              <w:jc w:val="both"/>
            </w:pPr>
            <w:r w:rsidRPr="008A0DBC">
              <w:t>O udzielenie zamówienia publicznego mogą ubiegać się wykonawcy, którzy spełniają warunki, dotyczące posiadania kompetencji lub uprawnień do prowadzenia określonej działalności zawodowej, o ile wynika to z odrębnych przepisów . Ocena spełniania warunków udziału w postępowaniu będzie dokonana na zasadzie spełnia/nie spełnia.</w:t>
            </w:r>
          </w:p>
        </w:tc>
      </w:tr>
    </w:tbl>
    <w:p w14:paraId="2349DFA4" w14:textId="77777777" w:rsidR="00533640" w:rsidRPr="008A0DBC" w:rsidRDefault="00533640" w:rsidP="00F11953">
      <w:pPr>
        <w:pStyle w:val="Nagwek2"/>
        <w:numPr>
          <w:ilvl w:val="0"/>
          <w:numId w:val="0"/>
        </w:numPr>
        <w:ind w:left="680"/>
      </w:pPr>
    </w:p>
    <w:p w14:paraId="64156301" w14:textId="77777777" w:rsidR="008E38E4" w:rsidRPr="008A0DBC" w:rsidRDefault="008E38E4" w:rsidP="00EE6B68">
      <w:pPr>
        <w:pStyle w:val="Nagwek1"/>
      </w:pPr>
      <w:r w:rsidRPr="008A0DBC">
        <w:t xml:space="preserve">Podstawy wykluczenia wykonawcy </w:t>
      </w:r>
      <w:r w:rsidR="004E3A7E" w:rsidRPr="008A0DBC">
        <w:t>Z POSTĘPOWANIA</w:t>
      </w:r>
    </w:p>
    <w:p w14:paraId="238418B3" w14:textId="77777777" w:rsidR="009D2316" w:rsidRPr="003B27B2" w:rsidRDefault="00A2369F" w:rsidP="00F11953">
      <w:pPr>
        <w:pStyle w:val="Nagwek2"/>
      </w:pPr>
      <w:r w:rsidRPr="008A0DBC">
        <w:t xml:space="preserve">Zamawiający wykluczy z postępowania o </w:t>
      </w:r>
      <w:r w:rsidR="005B4881" w:rsidRPr="008A0DBC">
        <w:t>udzielenie zamówienia W</w:t>
      </w:r>
      <w:r w:rsidR="004E3A7E" w:rsidRPr="008A0DBC">
        <w:t>ykonawcę</w:t>
      </w:r>
      <w:r w:rsidRPr="008A0DBC">
        <w:t xml:space="preserve"> na podstawie</w:t>
      </w:r>
      <w:r w:rsidR="0071220B" w:rsidRPr="008A0DBC">
        <w:t xml:space="preserve"> przepisów art. 24 ust.1 pkt </w:t>
      </w:r>
      <w:r w:rsidR="004E3A7E" w:rsidRPr="008A0DBC">
        <w:t>1</w:t>
      </w:r>
      <w:r w:rsidR="0071220B" w:rsidRPr="008A0DBC">
        <w:t>2</w:t>
      </w:r>
      <w:r w:rsidR="004E3A7E" w:rsidRPr="008A0DBC">
        <w:t>-23</w:t>
      </w:r>
      <w:r w:rsidR="00A56785" w:rsidRPr="008A0DBC">
        <w:t xml:space="preserve"> ustawy Pzp</w:t>
      </w:r>
      <w:r w:rsidR="00C83833">
        <w:t xml:space="preserve"> oraz art. 24 ust.5 pkt 1.</w:t>
      </w:r>
    </w:p>
    <w:p w14:paraId="1DB43DC2" w14:textId="77777777" w:rsidR="00EB7871" w:rsidRPr="008A0DBC" w:rsidRDefault="00A56785" w:rsidP="00F11953">
      <w:pPr>
        <w:pStyle w:val="Nagwek2"/>
      </w:pPr>
      <w:r w:rsidRPr="008A0DBC">
        <w:t>W</w:t>
      </w:r>
      <w:r w:rsidR="008A3895" w:rsidRPr="008A0DBC">
        <w:t>ykluczenie W</w:t>
      </w:r>
      <w:r w:rsidRPr="008A0DBC">
        <w:t>ykonawcy nastąpi w przypadkach, o których mowa w art. 24 ust. 7 ustawy Pzp.</w:t>
      </w:r>
    </w:p>
    <w:p w14:paraId="26B1EDD5" w14:textId="77777777" w:rsidR="00A34E0E" w:rsidRPr="008A0DBC" w:rsidRDefault="00A34E0E" w:rsidP="00F11953">
      <w:pPr>
        <w:pStyle w:val="Nagwek2"/>
      </w:pPr>
      <w:r w:rsidRPr="008A0DBC">
        <w:lastRenderedPageBreak/>
        <w:t>Wykonawca, który podlega wykluczeniu na podstawie art. 24 ust. 1 pkt 13 i 14 oraz 16–20 lub ust. 5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rsidRPr="008A0DBC">
        <w:t>b nieprawidłowemu postępowaniu W</w:t>
      </w:r>
      <w:r w:rsidRPr="008A0DBC">
        <w:t>ykonawcy. Przepisu zdania pierwszego</w:t>
      </w:r>
      <w:r w:rsidR="008A3895" w:rsidRPr="008A0DBC">
        <w:t xml:space="preserve"> nie stosuje się, jeżeli wobec W</w:t>
      </w:r>
      <w:r w:rsidRPr="008A0DBC">
        <w:t>ykonawcy, będącego podmiotem zbiorowym, orzeczono prawomocnym wyrokiem sądu zakaz ubiegania się o udzielenie zamówienia oraz nie upłynął określony w tym wyroku okres obowiązywania tego zakazu.</w:t>
      </w:r>
    </w:p>
    <w:p w14:paraId="12FDBA41" w14:textId="77777777" w:rsidR="00A34E0E" w:rsidRPr="008A0DBC" w:rsidRDefault="00A34E0E" w:rsidP="00F11953">
      <w:pPr>
        <w:pStyle w:val="Nagwek2"/>
      </w:pPr>
      <w:r w:rsidRPr="008A0DBC">
        <w:t>Wykonawca nie podlega wykluczeniu, jeżeli Zamawiający, uwzględniając wagę i</w:t>
      </w:r>
      <w:r w:rsidR="008A3895" w:rsidRPr="008A0DBC">
        <w:t xml:space="preserve"> szczególne okoliczności czynu W</w:t>
      </w:r>
      <w:r w:rsidRPr="008A0DBC">
        <w:t>ykonawcy, uzna</w:t>
      </w:r>
      <w:r w:rsidR="00A56785" w:rsidRPr="008A0DBC">
        <w:t xml:space="preserve"> przedstawione dowody</w:t>
      </w:r>
      <w:r w:rsidRPr="008A0DBC">
        <w:t xml:space="preserve"> za wystarcz</w:t>
      </w:r>
      <w:r w:rsidR="00A56785" w:rsidRPr="008A0DBC">
        <w:t>ające.</w:t>
      </w:r>
    </w:p>
    <w:p w14:paraId="2ADF1A18" w14:textId="77777777" w:rsidR="00A56785" w:rsidRPr="008A0DBC" w:rsidRDefault="00A56785" w:rsidP="00F11953">
      <w:pPr>
        <w:pStyle w:val="Nagwek2"/>
      </w:pPr>
      <w:r w:rsidRPr="008A0DBC">
        <w:t>Zamawiający może wykluczyć Wykonawcę na każdym etapie postępowania</w:t>
      </w:r>
      <w:r w:rsidR="00E528CA" w:rsidRPr="008A0DBC">
        <w:t>, ofertę Wykonawcy wykluczonego uznaje się za odrzuconą.</w:t>
      </w:r>
    </w:p>
    <w:p w14:paraId="4BF8D353" w14:textId="77777777" w:rsidR="00F278EE" w:rsidRPr="008A0DBC" w:rsidRDefault="00A2369F" w:rsidP="00EE6B68">
      <w:pPr>
        <w:pStyle w:val="Nagwek1"/>
      </w:pPr>
      <w:bookmarkStart w:id="7" w:name="_Toc258314248"/>
      <w:r w:rsidRPr="008A0DBC">
        <w:t>Wykaz oświadczeń lub dokumentów, jakie mają dostarczyć Wykonawcy w celu potwierdzenia spełniania warunków udziału w postępowaniu</w:t>
      </w:r>
      <w:r w:rsidR="00892EAD" w:rsidRPr="008A0DBC">
        <w:t xml:space="preserve"> ORAZ BRAKU PODSTAW WYKLUCZENIA</w:t>
      </w:r>
      <w:bookmarkEnd w:id="7"/>
    </w:p>
    <w:p w14:paraId="23CFF15E" w14:textId="77777777" w:rsidR="00F11953" w:rsidRDefault="001869B2" w:rsidP="001C4D3E">
      <w:pPr>
        <w:pStyle w:val="Nagwek2"/>
      </w:pPr>
      <w:bookmarkStart w:id="8" w:name="_Hlk8736171"/>
      <w:r w:rsidRPr="008A0DBC">
        <w:t>Wykonawca wraz z ofertą zobowiązany jest złożyć</w:t>
      </w:r>
      <w:bookmarkEnd w:id="8"/>
      <w:r w:rsidR="001C4D3E">
        <w:t>:</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8"/>
      </w:tblGrid>
      <w:tr w:rsidR="00F11953" w:rsidRPr="009D2316" w14:paraId="175AF1BA" w14:textId="77777777" w:rsidTr="00456453">
        <w:tc>
          <w:tcPr>
            <w:tcW w:w="709" w:type="dxa"/>
          </w:tcPr>
          <w:p w14:paraId="7B6B714C" w14:textId="77777777" w:rsidR="00F11953" w:rsidRPr="009D2316" w:rsidRDefault="00F11953" w:rsidP="00456453">
            <w:pPr>
              <w:spacing w:before="60" w:after="120"/>
              <w:jc w:val="both"/>
            </w:pPr>
            <w:bookmarkStart w:id="9" w:name="_Hlk17458287"/>
            <w:r w:rsidRPr="009D2316">
              <w:rPr>
                <w:b/>
                <w:sz w:val="20"/>
                <w:szCs w:val="20"/>
              </w:rPr>
              <w:t>Lp.</w:t>
            </w:r>
          </w:p>
        </w:tc>
        <w:tc>
          <w:tcPr>
            <w:tcW w:w="7938" w:type="dxa"/>
          </w:tcPr>
          <w:p w14:paraId="63E65BC1" w14:textId="77777777" w:rsidR="00F11953" w:rsidRPr="009D2316" w:rsidRDefault="00F11953" w:rsidP="00456453">
            <w:pPr>
              <w:spacing w:before="60" w:after="120"/>
              <w:jc w:val="both"/>
            </w:pPr>
            <w:r w:rsidRPr="009D2316">
              <w:rPr>
                <w:b/>
                <w:sz w:val="20"/>
                <w:szCs w:val="20"/>
              </w:rPr>
              <w:t>Wymagany dokument</w:t>
            </w:r>
          </w:p>
        </w:tc>
      </w:tr>
      <w:bookmarkEnd w:id="9"/>
      <w:tr w:rsidR="00F11953" w:rsidRPr="009D2316" w14:paraId="26ED6399" w14:textId="77777777" w:rsidTr="00456453">
        <w:tc>
          <w:tcPr>
            <w:tcW w:w="709" w:type="dxa"/>
          </w:tcPr>
          <w:p w14:paraId="16F834A7" w14:textId="77777777" w:rsidR="00F11953" w:rsidRPr="009D2316" w:rsidRDefault="00F11953" w:rsidP="00456453">
            <w:pPr>
              <w:spacing w:before="60" w:after="120"/>
              <w:jc w:val="both"/>
            </w:pPr>
            <w:r w:rsidRPr="00FA06BE">
              <w:t>1</w:t>
            </w:r>
          </w:p>
        </w:tc>
        <w:tc>
          <w:tcPr>
            <w:tcW w:w="7938" w:type="dxa"/>
          </w:tcPr>
          <w:p w14:paraId="4B08BA77" w14:textId="77777777" w:rsidR="00F11953" w:rsidRPr="009D2316" w:rsidRDefault="00F11953" w:rsidP="00456453">
            <w:pPr>
              <w:spacing w:before="60" w:after="60"/>
              <w:jc w:val="both"/>
            </w:pPr>
            <w:r w:rsidRPr="00FA06BE">
              <w:rPr>
                <w:b/>
              </w:rPr>
              <w:t>Wzór oferty na roboty budowlane</w:t>
            </w:r>
          </w:p>
          <w:p w14:paraId="28E6523B" w14:textId="77777777" w:rsidR="00F11953" w:rsidRPr="009D2316" w:rsidRDefault="00F11953" w:rsidP="00456453">
            <w:pPr>
              <w:spacing w:after="40"/>
              <w:jc w:val="both"/>
            </w:pPr>
            <w:r w:rsidRPr="00FA06BE">
              <w:t>Wzór oferty na roboty budowlane</w:t>
            </w:r>
          </w:p>
        </w:tc>
      </w:tr>
      <w:tr w:rsidR="00F11953" w:rsidRPr="009D2316" w14:paraId="62082430" w14:textId="77777777" w:rsidTr="00456453">
        <w:tc>
          <w:tcPr>
            <w:tcW w:w="709" w:type="dxa"/>
          </w:tcPr>
          <w:p w14:paraId="7C12A6F7" w14:textId="77777777" w:rsidR="00F11953" w:rsidRPr="009D2316" w:rsidRDefault="00F11953" w:rsidP="00456453">
            <w:pPr>
              <w:spacing w:before="60" w:after="120"/>
              <w:jc w:val="both"/>
            </w:pPr>
            <w:r w:rsidRPr="00FA06BE">
              <w:t>2</w:t>
            </w:r>
          </w:p>
        </w:tc>
        <w:tc>
          <w:tcPr>
            <w:tcW w:w="7938" w:type="dxa"/>
          </w:tcPr>
          <w:p w14:paraId="729C4F62" w14:textId="77777777" w:rsidR="00F11953" w:rsidRPr="009D2316" w:rsidRDefault="00F11953" w:rsidP="00456453">
            <w:pPr>
              <w:spacing w:before="60" w:after="60"/>
              <w:jc w:val="both"/>
            </w:pPr>
            <w:r w:rsidRPr="00FA06BE">
              <w:rPr>
                <w:b/>
              </w:rPr>
              <w:t>Oświadczenie o niepodleganiu wykluczeniu oraz spełnianiu warunków udziału</w:t>
            </w:r>
          </w:p>
          <w:p w14:paraId="719E53F7" w14:textId="77777777" w:rsidR="00F11953" w:rsidRPr="009D2316" w:rsidRDefault="00F11953" w:rsidP="00456453">
            <w:pPr>
              <w:spacing w:after="40"/>
              <w:jc w:val="both"/>
            </w:pPr>
            <w:r w:rsidRPr="00FA06BE">
              <w:t>Aktualne na dzień składania ofert oświadczenie Wykonawcy stanowiące wstępne potwierdzenie spełniania warunków udziału w postępowaniu oraz brak podstaw wykluczenia</w:t>
            </w:r>
          </w:p>
        </w:tc>
      </w:tr>
      <w:tr w:rsidR="00F11953" w:rsidRPr="009D2316" w14:paraId="0CF9D12A" w14:textId="77777777" w:rsidTr="00456453">
        <w:tc>
          <w:tcPr>
            <w:tcW w:w="709" w:type="dxa"/>
          </w:tcPr>
          <w:p w14:paraId="3276E520" w14:textId="5FCC986A" w:rsidR="00F11953" w:rsidRPr="009D2316" w:rsidRDefault="00825E3E" w:rsidP="00456453">
            <w:pPr>
              <w:spacing w:before="60" w:after="120"/>
              <w:jc w:val="both"/>
            </w:pPr>
            <w:r>
              <w:t>3</w:t>
            </w:r>
          </w:p>
        </w:tc>
        <w:tc>
          <w:tcPr>
            <w:tcW w:w="7938" w:type="dxa"/>
          </w:tcPr>
          <w:p w14:paraId="1640CB9A" w14:textId="77777777" w:rsidR="00F11953" w:rsidRPr="009D2316" w:rsidRDefault="00F11953" w:rsidP="00456453">
            <w:pPr>
              <w:spacing w:before="60" w:after="60"/>
              <w:jc w:val="both"/>
            </w:pPr>
            <w:r w:rsidRPr="00FA06BE">
              <w:rPr>
                <w:b/>
              </w:rPr>
              <w:t>Wykaz części zamówienia, której wykonanie wykonawca zamierza powierzyć podwykonawcom</w:t>
            </w:r>
          </w:p>
          <w:p w14:paraId="4ECF97A7" w14:textId="77777777" w:rsidR="00F11953" w:rsidRPr="009D2316" w:rsidRDefault="00F11953" w:rsidP="00456453">
            <w:pPr>
              <w:spacing w:after="40"/>
              <w:jc w:val="both"/>
            </w:pPr>
            <w:r w:rsidRPr="00FA06BE">
              <w:t>Wykaz części zamówienia, której wykonanie wykonawca zamierza powierzyć podwykonawcom</w:t>
            </w:r>
          </w:p>
        </w:tc>
      </w:tr>
    </w:tbl>
    <w:p w14:paraId="4528BC54" w14:textId="77777777" w:rsidR="00F11953" w:rsidRPr="00F11953" w:rsidRDefault="00F11953" w:rsidP="00F11953">
      <w:pPr>
        <w:pStyle w:val="Nagwek2"/>
      </w:pPr>
      <w:r w:rsidRPr="00F11953">
        <w:t>Wykonawca, w terminie 3 dni od dnia zamieszczenia na stronie internetowej informacji, o której mowa w art. 86 ust. 5 ustawy Pzp, przekazuje Zamawiającemu:</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8"/>
      </w:tblGrid>
      <w:tr w:rsidR="00F11953" w:rsidRPr="009D2316" w14:paraId="08E35D07" w14:textId="77777777" w:rsidTr="00456453">
        <w:tc>
          <w:tcPr>
            <w:tcW w:w="709" w:type="dxa"/>
          </w:tcPr>
          <w:p w14:paraId="46CDB456" w14:textId="77777777" w:rsidR="00F11953" w:rsidRPr="009D2316" w:rsidRDefault="00F11953" w:rsidP="00456453">
            <w:pPr>
              <w:spacing w:before="60" w:after="120"/>
              <w:jc w:val="both"/>
            </w:pPr>
            <w:r w:rsidRPr="009D2316">
              <w:rPr>
                <w:b/>
                <w:sz w:val="20"/>
                <w:szCs w:val="20"/>
              </w:rPr>
              <w:t>Lp.</w:t>
            </w:r>
          </w:p>
        </w:tc>
        <w:tc>
          <w:tcPr>
            <w:tcW w:w="7938" w:type="dxa"/>
          </w:tcPr>
          <w:p w14:paraId="5C8C2E91" w14:textId="77777777" w:rsidR="00F11953" w:rsidRPr="009D2316" w:rsidRDefault="00F11953" w:rsidP="00456453">
            <w:pPr>
              <w:spacing w:before="60" w:after="120"/>
              <w:jc w:val="both"/>
            </w:pPr>
            <w:r w:rsidRPr="009D2316">
              <w:rPr>
                <w:b/>
                <w:sz w:val="20"/>
                <w:szCs w:val="20"/>
              </w:rPr>
              <w:t>Wymagany dokument</w:t>
            </w:r>
          </w:p>
        </w:tc>
      </w:tr>
      <w:tr w:rsidR="00F11953" w:rsidRPr="009D2316" w14:paraId="2C8F0C9B" w14:textId="77777777" w:rsidTr="00456453">
        <w:tc>
          <w:tcPr>
            <w:tcW w:w="709" w:type="dxa"/>
          </w:tcPr>
          <w:p w14:paraId="15747BAF" w14:textId="77777777" w:rsidR="00F11953" w:rsidRPr="009D2316" w:rsidRDefault="00F11953" w:rsidP="00456453">
            <w:pPr>
              <w:spacing w:before="60" w:after="120"/>
              <w:jc w:val="both"/>
            </w:pPr>
            <w:r w:rsidRPr="00FA06BE">
              <w:t>1</w:t>
            </w:r>
          </w:p>
        </w:tc>
        <w:tc>
          <w:tcPr>
            <w:tcW w:w="7938" w:type="dxa"/>
          </w:tcPr>
          <w:p w14:paraId="30B9AD82" w14:textId="77777777" w:rsidR="00F11953" w:rsidRPr="009D2316" w:rsidRDefault="00F11953" w:rsidP="00456453">
            <w:pPr>
              <w:spacing w:before="60" w:after="60"/>
              <w:jc w:val="both"/>
            </w:pPr>
            <w:r w:rsidRPr="00FA06BE">
              <w:rPr>
                <w:b/>
              </w:rPr>
              <w:t>Oświadczenie wykonawcy o przynależności albo braku przynależności do tej samej grupy kapitałowej.</w:t>
            </w:r>
          </w:p>
          <w:p w14:paraId="5E423243" w14:textId="77777777" w:rsidR="00F11953" w:rsidRPr="009D2316" w:rsidRDefault="00F11953" w:rsidP="00456453">
            <w:pPr>
              <w:spacing w:after="40"/>
              <w:jc w:val="both"/>
            </w:pPr>
            <w:r w:rsidRPr="00FA06BE">
              <w:t>Oświadczenie wykonawcy o przynależności albo braku przynależności do tej samej grupy kapitałowej, o której mowa w art. 24 ust. 1 pkt 23 ustawy Pzp, składane w terminie 3 dni od dnia zamieszczenia na stronie internetowej informacji z otwarcia ofert.</w:t>
            </w:r>
          </w:p>
        </w:tc>
      </w:tr>
    </w:tbl>
    <w:p w14:paraId="06E36F1A" w14:textId="77777777" w:rsidR="00F11953" w:rsidRPr="008A0DBC" w:rsidRDefault="00F11953" w:rsidP="00F11953">
      <w:pPr>
        <w:pStyle w:val="Nagwek2"/>
        <w:numPr>
          <w:ilvl w:val="0"/>
          <w:numId w:val="0"/>
        </w:numPr>
        <w:ind w:left="680"/>
      </w:pPr>
    </w:p>
    <w:p w14:paraId="5E29F549" w14:textId="7C37992B" w:rsidR="00A870F7" w:rsidRDefault="00BF6DEC" w:rsidP="00F11953">
      <w:pPr>
        <w:pStyle w:val="Nagwek2"/>
      </w:pPr>
      <w:r w:rsidRPr="008A0DBC">
        <w:lastRenderedPageBreak/>
        <w:t>W</w:t>
      </w:r>
      <w:r w:rsidR="008A3895" w:rsidRPr="008A0DBC">
        <w:t>raz ze złożeniem oświadczenia, W</w:t>
      </w:r>
      <w:r w:rsidRPr="008A0DBC">
        <w:t>ykonawca może przedstawić</w:t>
      </w:r>
      <w:r w:rsidR="005B4881" w:rsidRPr="008A0DBC">
        <w:t xml:space="preserve"> dowody, że powiązania z innym W</w:t>
      </w:r>
      <w:r w:rsidRPr="008A0DBC">
        <w:t>ykonawcą nie prowadzą do zakłócenia konkurencji w postępowaniu o udzielenie zamówienia</w:t>
      </w:r>
      <w:r w:rsidR="000C63A2" w:rsidRPr="008A0DBC">
        <w:t>.</w:t>
      </w:r>
    </w:p>
    <w:p w14:paraId="64AB4499" w14:textId="77777777" w:rsidR="00825E3E" w:rsidRDefault="00825E3E" w:rsidP="00825E3E">
      <w:pPr>
        <w:pStyle w:val="Nagwek2"/>
      </w:pPr>
      <w: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 Pzp.</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8"/>
      </w:tblGrid>
      <w:tr w:rsidR="00825E3E" w:rsidRPr="009D2316" w14:paraId="40EFD15D" w14:textId="77777777" w:rsidTr="006558AB">
        <w:tc>
          <w:tcPr>
            <w:tcW w:w="709" w:type="dxa"/>
          </w:tcPr>
          <w:p w14:paraId="088D7785" w14:textId="77777777" w:rsidR="00825E3E" w:rsidRPr="009D2316" w:rsidRDefault="00825E3E" w:rsidP="006558AB">
            <w:pPr>
              <w:spacing w:before="60" w:after="120"/>
              <w:jc w:val="both"/>
            </w:pPr>
            <w:r w:rsidRPr="009D2316">
              <w:rPr>
                <w:b/>
                <w:sz w:val="20"/>
                <w:szCs w:val="20"/>
              </w:rPr>
              <w:t>Lp.</w:t>
            </w:r>
          </w:p>
        </w:tc>
        <w:tc>
          <w:tcPr>
            <w:tcW w:w="7938" w:type="dxa"/>
          </w:tcPr>
          <w:p w14:paraId="362EEABB" w14:textId="77777777" w:rsidR="00825E3E" w:rsidRPr="009D2316" w:rsidRDefault="00825E3E" w:rsidP="006558AB">
            <w:pPr>
              <w:spacing w:before="60" w:after="120"/>
              <w:jc w:val="both"/>
            </w:pPr>
            <w:r w:rsidRPr="009D2316">
              <w:rPr>
                <w:b/>
                <w:sz w:val="20"/>
                <w:szCs w:val="20"/>
              </w:rPr>
              <w:t>Wymagany dokument</w:t>
            </w:r>
          </w:p>
        </w:tc>
      </w:tr>
      <w:tr w:rsidR="00825E3E" w:rsidRPr="009D2316" w14:paraId="14594FEA" w14:textId="77777777" w:rsidTr="006558AB">
        <w:tc>
          <w:tcPr>
            <w:tcW w:w="709" w:type="dxa"/>
          </w:tcPr>
          <w:p w14:paraId="32C28C14" w14:textId="66596947" w:rsidR="00825E3E" w:rsidRPr="009D2316" w:rsidRDefault="00825E3E" w:rsidP="006558AB">
            <w:pPr>
              <w:spacing w:before="60" w:after="120"/>
              <w:jc w:val="both"/>
            </w:pPr>
            <w:r>
              <w:t>1</w:t>
            </w:r>
          </w:p>
        </w:tc>
        <w:tc>
          <w:tcPr>
            <w:tcW w:w="7938" w:type="dxa"/>
          </w:tcPr>
          <w:p w14:paraId="6C84AFC8" w14:textId="77777777" w:rsidR="00825E3E" w:rsidRPr="009D2316" w:rsidRDefault="00825E3E" w:rsidP="006558AB">
            <w:pPr>
              <w:spacing w:before="60" w:after="60"/>
              <w:jc w:val="both"/>
            </w:pPr>
            <w:r w:rsidRPr="00FA06BE">
              <w:rPr>
                <w:b/>
              </w:rPr>
              <w:t>Odpis z właściwego rejestru lub z centralnej ewidencji i informacji o działalności gospodarczej</w:t>
            </w:r>
          </w:p>
          <w:p w14:paraId="395887AA" w14:textId="77777777" w:rsidR="00825E3E" w:rsidRPr="009D2316" w:rsidRDefault="00825E3E" w:rsidP="006558AB">
            <w:pPr>
              <w:spacing w:after="40"/>
              <w:jc w:val="both"/>
            </w:pPr>
            <w:r w:rsidRPr="00FA06BE">
              <w:t>Odpis z właściwego rejestru lub z centralnej ewidencji i informacji o działalności gospodarczej, jeżeli odrębne przepisy wymagają wpisu do rejestru lub ewidencji, w celu potwierdzenia braku podstaw wykluczenia na podstawie art. 24 ust. 5 pkt 1 ustawy Pzp.</w:t>
            </w:r>
          </w:p>
        </w:tc>
      </w:tr>
      <w:tr w:rsidR="00825E3E" w:rsidRPr="009D2316" w14:paraId="16D5344A" w14:textId="77777777" w:rsidTr="006558AB">
        <w:tc>
          <w:tcPr>
            <w:tcW w:w="709" w:type="dxa"/>
          </w:tcPr>
          <w:p w14:paraId="415B7E9A" w14:textId="282A0D8A" w:rsidR="00825E3E" w:rsidRPr="009D2316" w:rsidRDefault="00825E3E" w:rsidP="006558AB">
            <w:pPr>
              <w:spacing w:before="60" w:after="120"/>
              <w:jc w:val="both"/>
            </w:pPr>
            <w:r>
              <w:t>2</w:t>
            </w:r>
          </w:p>
        </w:tc>
        <w:tc>
          <w:tcPr>
            <w:tcW w:w="7938" w:type="dxa"/>
          </w:tcPr>
          <w:p w14:paraId="6E14B56E" w14:textId="77777777" w:rsidR="00825E3E" w:rsidRPr="009D2316" w:rsidRDefault="00825E3E" w:rsidP="006558AB">
            <w:pPr>
              <w:spacing w:before="60" w:after="60"/>
              <w:jc w:val="both"/>
            </w:pPr>
            <w:r w:rsidRPr="00FA06BE">
              <w:rPr>
                <w:b/>
              </w:rPr>
              <w:t>Wykaz robót budowanych</w:t>
            </w:r>
          </w:p>
          <w:p w14:paraId="2B8134D9" w14:textId="77777777" w:rsidR="00825E3E" w:rsidRPr="009D2316" w:rsidRDefault="00825E3E" w:rsidP="006558AB">
            <w:pPr>
              <w:spacing w:after="40"/>
              <w:jc w:val="both"/>
            </w:pPr>
            <w:r w:rsidRPr="00FA06BE">
              <w:t>Wykaz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tc>
      </w:tr>
      <w:tr w:rsidR="00825E3E" w:rsidRPr="009D2316" w14:paraId="2BE6AB68" w14:textId="77777777" w:rsidTr="006558AB">
        <w:tc>
          <w:tcPr>
            <w:tcW w:w="709" w:type="dxa"/>
          </w:tcPr>
          <w:p w14:paraId="39593948" w14:textId="33CE92C2" w:rsidR="00825E3E" w:rsidRPr="009D2316" w:rsidRDefault="00825E3E" w:rsidP="006558AB">
            <w:pPr>
              <w:spacing w:before="60" w:after="120"/>
              <w:jc w:val="both"/>
            </w:pPr>
            <w:r>
              <w:t>3</w:t>
            </w:r>
          </w:p>
        </w:tc>
        <w:tc>
          <w:tcPr>
            <w:tcW w:w="7938" w:type="dxa"/>
          </w:tcPr>
          <w:p w14:paraId="2EF761B0" w14:textId="77777777" w:rsidR="00825E3E" w:rsidRPr="009D2316" w:rsidRDefault="00825E3E" w:rsidP="006558AB">
            <w:pPr>
              <w:spacing w:before="60" w:after="60"/>
              <w:jc w:val="both"/>
            </w:pPr>
            <w:r w:rsidRPr="00FA06BE">
              <w:rPr>
                <w:b/>
              </w:rPr>
              <w:t>Dokument potwierdzający, że nie otwarto likwidacji wykonawcy</w:t>
            </w:r>
          </w:p>
          <w:p w14:paraId="636B714E" w14:textId="77777777" w:rsidR="00825E3E" w:rsidRPr="009D2316" w:rsidRDefault="00825E3E" w:rsidP="006558AB">
            <w:pPr>
              <w:spacing w:after="40"/>
              <w:jc w:val="both"/>
            </w:pPr>
            <w:r w:rsidRPr="00FA06BE">
              <w:t>Jeżeli Wykonawca ma siedzibę lub miejsce zamieszkania poza terytorium Rzeczypospolitej składa dokument lub dokumenty wystawione w kraju, w którym wykonawca ma siedzibę lub miejsce zamieszkania, potwierdzające, że nie otwarto jego likwidacji ani nie ogłoszono upadłości, wystawione nie wcześniej niż 6 miesięcy przed upływem terminu składania ofert albo wniosków o dopuszczenie do udziału w postępowaniu.</w:t>
            </w:r>
          </w:p>
        </w:tc>
      </w:tr>
      <w:tr w:rsidR="00825E3E" w:rsidRPr="009D2316" w14:paraId="702BFB10" w14:textId="77777777" w:rsidTr="006558AB">
        <w:tc>
          <w:tcPr>
            <w:tcW w:w="709" w:type="dxa"/>
          </w:tcPr>
          <w:p w14:paraId="4B4A881A" w14:textId="4BC9FBF7" w:rsidR="00825E3E" w:rsidRPr="009D2316" w:rsidRDefault="00825E3E" w:rsidP="006558AB">
            <w:pPr>
              <w:spacing w:before="60" w:after="120"/>
              <w:jc w:val="both"/>
            </w:pPr>
            <w:r>
              <w:t>4</w:t>
            </w:r>
          </w:p>
        </w:tc>
        <w:tc>
          <w:tcPr>
            <w:tcW w:w="7938" w:type="dxa"/>
          </w:tcPr>
          <w:p w14:paraId="055426B0" w14:textId="77777777" w:rsidR="00825E3E" w:rsidRPr="009D2316" w:rsidRDefault="00825E3E" w:rsidP="006558AB">
            <w:pPr>
              <w:spacing w:before="60" w:after="60"/>
              <w:jc w:val="both"/>
            </w:pPr>
            <w:r w:rsidRPr="00FA06BE">
              <w:rPr>
                <w:b/>
              </w:rPr>
              <w:t>Wykaz osób</w:t>
            </w:r>
          </w:p>
          <w:p w14:paraId="6BCD9B21" w14:textId="77777777" w:rsidR="00825E3E" w:rsidRDefault="00825E3E" w:rsidP="006558AB">
            <w:pPr>
              <w:spacing w:after="40"/>
              <w:jc w:val="both"/>
            </w:pPr>
            <w:r w:rsidRPr="00FA06BE">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2D2C801A" w14:textId="77777777" w:rsidR="00917D54" w:rsidRDefault="00917D54" w:rsidP="006558AB">
            <w:pPr>
              <w:spacing w:after="40"/>
              <w:jc w:val="both"/>
            </w:pPr>
          </w:p>
          <w:p w14:paraId="3C2BE565" w14:textId="77777777" w:rsidR="00917D54" w:rsidRDefault="00917D54" w:rsidP="006558AB">
            <w:pPr>
              <w:spacing w:after="40"/>
              <w:jc w:val="both"/>
            </w:pPr>
          </w:p>
          <w:p w14:paraId="1BB77D8A" w14:textId="77777777" w:rsidR="00917D54" w:rsidRDefault="00917D54" w:rsidP="006558AB">
            <w:pPr>
              <w:spacing w:after="40"/>
              <w:jc w:val="both"/>
            </w:pPr>
          </w:p>
          <w:p w14:paraId="6AD8F3C0" w14:textId="56C872F7" w:rsidR="00917D54" w:rsidRDefault="00917D54" w:rsidP="006558AB">
            <w:pPr>
              <w:spacing w:after="40"/>
              <w:jc w:val="both"/>
            </w:pPr>
            <w:r w:rsidRPr="00FA06BE">
              <w:rPr>
                <w:b/>
              </w:rPr>
              <w:lastRenderedPageBreak/>
              <w:t>Dokument potwierdzający</w:t>
            </w:r>
            <w:r>
              <w:rPr>
                <w:b/>
              </w:rPr>
              <w:t>, Ze Wykonawca jest ubezpieczony od odpowiedzialności cywilnej</w:t>
            </w:r>
          </w:p>
          <w:p w14:paraId="08E103D3" w14:textId="0F31F32B" w:rsidR="00917D54" w:rsidRDefault="00917D54" w:rsidP="006558AB">
            <w:pPr>
              <w:spacing w:after="40"/>
              <w:jc w:val="both"/>
            </w:pPr>
            <w:r>
              <w:t>D</w:t>
            </w:r>
            <w:r w:rsidRPr="00917D54">
              <w:t xml:space="preserve">okument potwierdzający, że </w:t>
            </w:r>
            <w:r>
              <w:t xml:space="preserve">Wykonawca </w:t>
            </w:r>
            <w:r w:rsidRPr="00917D54">
              <w:t>jest ubezpieczony od odpowiedzialności cywilnej w zakresie prowadzonej działalności związanej z przedmiotem zamówienia na min. 50 000.00 zł sumy gwarancyjnej. Ocena spełniania warunków udziału w postępowaniu będzie dokonana na zasadzie spełnia/nie spełnia.</w:t>
            </w:r>
          </w:p>
          <w:p w14:paraId="085CEE3B" w14:textId="200C09CF" w:rsidR="00917D54" w:rsidRPr="009D2316" w:rsidRDefault="00917D54" w:rsidP="006558AB">
            <w:pPr>
              <w:spacing w:after="40"/>
              <w:jc w:val="both"/>
            </w:pPr>
          </w:p>
        </w:tc>
      </w:tr>
    </w:tbl>
    <w:p w14:paraId="0AB3DE3E" w14:textId="77777777" w:rsidR="00A2369F" w:rsidRPr="008A0DBC" w:rsidRDefault="00A2369F" w:rsidP="00522598">
      <w:pPr>
        <w:spacing w:before="60" w:after="120"/>
        <w:ind w:left="709"/>
        <w:jc w:val="both"/>
      </w:pPr>
    </w:p>
    <w:p w14:paraId="3161B981" w14:textId="77777777" w:rsidR="00983549" w:rsidRPr="008A0DBC" w:rsidRDefault="00983549" w:rsidP="00F11953">
      <w:pPr>
        <w:pStyle w:val="Nagwek2"/>
      </w:pPr>
      <w:r w:rsidRPr="008A0DBC">
        <w:t>Jeżeli jest to niezbędne do zapewnienia odpowiedniego przebiegu postępo</w:t>
      </w:r>
      <w:r w:rsidR="008B60B4" w:rsidRPr="008A0DBC">
        <w:t>wania o udzielenie zamówienia, Z</w:t>
      </w:r>
      <w:r w:rsidRPr="008A0DBC">
        <w:t>amawiający może na każdym etapie po</w:t>
      </w:r>
      <w:r w:rsidR="005B4881" w:rsidRPr="008A0DBC">
        <w:t>stępowania wezwać W</w:t>
      </w:r>
      <w:r w:rsidRPr="008A0DBC">
        <w:t>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0D16608F" w14:textId="19240719" w:rsidR="00FF771B" w:rsidRPr="008A0DBC" w:rsidRDefault="0090602E" w:rsidP="00F11953">
      <w:pPr>
        <w:pStyle w:val="Nagwek2"/>
      </w:pPr>
      <w:r w:rsidRPr="008A0DBC">
        <w:t>Wykonawca nie jest obowiązany do złożenia oświadczeń lub dokumentów potwierdzających</w:t>
      </w:r>
      <w:r w:rsidR="00FE3431">
        <w:t xml:space="preserve"> </w:t>
      </w:r>
      <w:r w:rsidRPr="008A0DBC">
        <w:t>spełnianie warunków udziału w postępowaniu oraz brak</w:t>
      </w:r>
      <w:r w:rsidR="00FE3431">
        <w:t xml:space="preserve"> </w:t>
      </w:r>
      <w:r w:rsidRPr="008A0DBC">
        <w:t>podstaw do wykluczenia, jeżeli</w:t>
      </w:r>
      <w:r w:rsidR="00FE3431">
        <w:t xml:space="preserve"> </w:t>
      </w:r>
      <w:r w:rsidR="008B60B4" w:rsidRPr="008A0DBC">
        <w:t>Z</w:t>
      </w:r>
      <w:r w:rsidRPr="008A0DBC">
        <w:t>amawiający</w:t>
      </w:r>
      <w:r w:rsidR="00FE3431">
        <w:t xml:space="preserve"> </w:t>
      </w:r>
      <w:r w:rsidRPr="008A0DBC">
        <w:t>posiada aktualne oświadczeni</w:t>
      </w:r>
      <w:r w:rsidR="008A3895" w:rsidRPr="008A0DBC">
        <w:t>a lub dokumenty dotyczące tego W</w:t>
      </w:r>
      <w:r w:rsidRPr="008A0DBC">
        <w:t>ykonawcy</w:t>
      </w:r>
      <w:r w:rsidR="00FF771B" w:rsidRPr="008A0DBC">
        <w:t xml:space="preserve">, lub </w:t>
      </w:r>
      <w:r w:rsidRPr="008A0DBC">
        <w:t>może je uzyskać za pomocą</w:t>
      </w:r>
      <w:r w:rsidR="00FE3431">
        <w:t xml:space="preserve"> </w:t>
      </w:r>
      <w:r w:rsidRPr="008A0DBC">
        <w:t>bezpłatnych i ogólnodostępnych baz danych, w szczególności rejestrów publicznych w rozumieniu</w:t>
      </w:r>
      <w:r w:rsidR="00FE3431">
        <w:t xml:space="preserve"> </w:t>
      </w:r>
      <w:r w:rsidRPr="008A0DBC">
        <w:t>ustawy z dnia 17 lutego 2005 r. o informatyzacji działalności podmiotów realizujących zadania</w:t>
      </w:r>
      <w:r w:rsidR="00FE3431">
        <w:t xml:space="preserve"> </w:t>
      </w:r>
      <w:r w:rsidRPr="008A0DBC">
        <w:t>publiczne (</w:t>
      </w:r>
      <w:bookmarkStart w:id="10" w:name="_Hlk13129319"/>
      <w:r w:rsidR="007A1332" w:rsidRPr="008A0DBC">
        <w:t>t.j. Dz. U. z 2019r. poz. 700</w:t>
      </w:r>
      <w:bookmarkEnd w:id="10"/>
      <w:r w:rsidR="00FF771B" w:rsidRPr="008A0DBC">
        <w:t>)</w:t>
      </w:r>
      <w:r w:rsidRPr="008A0DBC">
        <w:t>.</w:t>
      </w:r>
    </w:p>
    <w:p w14:paraId="2E83077F" w14:textId="7DE1F2DB" w:rsidR="00983549" w:rsidRPr="008A0DBC" w:rsidRDefault="008A3895" w:rsidP="00F11953">
      <w:pPr>
        <w:pStyle w:val="Nagwek2"/>
      </w:pPr>
      <w:r w:rsidRPr="008A0DBC">
        <w:t>W takiej sytuacji W</w:t>
      </w:r>
      <w:r w:rsidR="0090602E" w:rsidRPr="008A0DBC">
        <w:t>ykonawca</w:t>
      </w:r>
      <w:r w:rsidR="00FE3431">
        <w:t xml:space="preserve"> </w:t>
      </w:r>
      <w:r w:rsidR="005B4881" w:rsidRPr="008A0DBC">
        <w:t>zobligowany jest do wskazania Z</w:t>
      </w:r>
      <w:r w:rsidR="0090602E" w:rsidRPr="008A0DBC">
        <w:t>amawiającemu</w:t>
      </w:r>
      <w:r w:rsidR="00FE3431">
        <w:t xml:space="preserve"> </w:t>
      </w:r>
      <w:r w:rsidR="00FF771B" w:rsidRPr="008A0DBC">
        <w:t>oświadczeń lub dokumentów, które znajdują się w jego posiadaniu</w:t>
      </w:r>
      <w:r w:rsidR="00811E8A" w:rsidRPr="008A0DBC">
        <w:t>, z podaniem</w:t>
      </w:r>
      <w:r w:rsidR="0090602E" w:rsidRPr="008A0DBC">
        <w:t xml:space="preserve"> sygnatury postępowania, w którym</w:t>
      </w:r>
      <w:r w:rsidR="00FE3431">
        <w:t xml:space="preserve"> </w:t>
      </w:r>
      <w:r w:rsidR="0090602E" w:rsidRPr="008A0DBC">
        <w:t xml:space="preserve">wymagane dokumenty </w:t>
      </w:r>
      <w:r w:rsidR="00811E8A" w:rsidRPr="008A0DBC">
        <w:t>lub oświadczenia były składane, lub do wskazania</w:t>
      </w:r>
      <w:r w:rsidR="00FE3431">
        <w:t xml:space="preserve"> </w:t>
      </w:r>
      <w:r w:rsidR="00811E8A" w:rsidRPr="008A0DBC">
        <w:t>dostępności oświadczeń lub dokumentów w formie elektronicznej pod określonymi adresami internetowymi ogólnodostępnych i bezpłatnych baz danych.</w:t>
      </w:r>
    </w:p>
    <w:p w14:paraId="73C359CB" w14:textId="77777777" w:rsidR="001C5986" w:rsidRPr="008A0DBC" w:rsidRDefault="001C5986" w:rsidP="00F11953">
      <w:pPr>
        <w:pStyle w:val="Nagwek2"/>
      </w:pPr>
      <w:r w:rsidRPr="008A0DBC">
        <w:t>Z</w:t>
      </w:r>
      <w:r w:rsidR="008A3895" w:rsidRPr="008A0DBC">
        <w:t>amawiający może żądać od W</w:t>
      </w:r>
      <w:r w:rsidRPr="008A0DBC">
        <w:t>ykonawcy przedstawienia tłumaczenia na</w:t>
      </w:r>
      <w:r w:rsidR="005B4881" w:rsidRPr="008A0DBC">
        <w:t xml:space="preserve"> język polski wskazanych przez W</w:t>
      </w:r>
      <w:r w:rsidRPr="008A0DBC">
        <w:t xml:space="preserve">ykonawcę </w:t>
      </w:r>
      <w:r w:rsidR="00AF1311" w:rsidRPr="008A0DBC">
        <w:t>i pobranych samodzielnie przez Z</w:t>
      </w:r>
      <w:r w:rsidRPr="008A0DBC">
        <w:t>amawiającego dokumentów.</w:t>
      </w:r>
    </w:p>
    <w:p w14:paraId="2858A59A" w14:textId="77777777" w:rsidR="00276982" w:rsidRPr="008A0DBC" w:rsidRDefault="00276982" w:rsidP="00F11953">
      <w:pPr>
        <w:pStyle w:val="Nagwek2"/>
      </w:pPr>
      <w:r w:rsidRPr="008A0DBC">
        <w:t>Dokumenty lub oświadczenia dotyczące Wykonawcy / Wykonawców składających ofertę wspólną i innych podmiotów, na których zdolnościach lub sytuacji polega Wykonawca na zasadach określonych w art. 22a ustawy Pzp oraz dotyczące Podwykonawców, składane są w oryginale lub kopii poświadczonej za zgodność z oryginałem.</w:t>
      </w:r>
    </w:p>
    <w:p w14:paraId="6BD5CB4D" w14:textId="77777777" w:rsidR="00276982" w:rsidRPr="008A0DBC" w:rsidRDefault="00276982" w:rsidP="00F11953">
      <w:pPr>
        <w:pStyle w:val="Nagwek2"/>
      </w:pPr>
      <w:r w:rsidRPr="008A0DBC">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03E53852" w14:textId="77777777" w:rsidR="00E85EB9" w:rsidRPr="008A0DBC" w:rsidRDefault="00276982" w:rsidP="00F11953">
      <w:pPr>
        <w:pStyle w:val="Nagwek2"/>
      </w:pPr>
      <w:r w:rsidRPr="008A0DBC">
        <w:t>Poświadczenie za zgodność z oryginałem następuje przez opatrzenie kopii dokumentu lub kopii oświadczenia własnoręcznym podpisem</w:t>
      </w:r>
      <w:r w:rsidR="00E85EB9" w:rsidRPr="008A0DBC">
        <w:t>.</w:t>
      </w:r>
    </w:p>
    <w:p w14:paraId="0BAE5245" w14:textId="7CE00E68" w:rsidR="00A2369F" w:rsidRPr="008A0DBC" w:rsidRDefault="00E85EB9" w:rsidP="00F11953">
      <w:pPr>
        <w:pStyle w:val="Nagwek2"/>
      </w:pPr>
      <w:r w:rsidRPr="008A0DBC">
        <w:lastRenderedPageBreak/>
        <w:t>W przypadku gd</w:t>
      </w:r>
      <w:r w:rsidR="0018407C" w:rsidRPr="008A0DBC">
        <w:t>y złożona kopia dokumentu jest</w:t>
      </w:r>
      <w:r w:rsidR="00FE3431">
        <w:t xml:space="preserve"> </w:t>
      </w:r>
      <w:r w:rsidRPr="008A0DBC">
        <w:t xml:space="preserve">nieczytelna lub </w:t>
      </w:r>
      <w:r w:rsidR="0018407C" w:rsidRPr="008A0DBC">
        <w:t>budzi</w:t>
      </w:r>
      <w:r w:rsidRPr="008A0DBC">
        <w:t xml:space="preserve"> wątpliwości co do jej prawdziwości, Zamawiający może żądać</w:t>
      </w:r>
      <w:r w:rsidR="00FE3431">
        <w:t xml:space="preserve"> </w:t>
      </w:r>
      <w:r w:rsidRPr="008A0DBC">
        <w:t>przedstawienia oryginału lub notarialnie poświadczonej kopii</w:t>
      </w:r>
      <w:r w:rsidR="00A2369F" w:rsidRPr="008A0DBC">
        <w:t>.</w:t>
      </w:r>
    </w:p>
    <w:p w14:paraId="3996E88C" w14:textId="77777777" w:rsidR="00F131CB" w:rsidRPr="008A0DBC" w:rsidRDefault="00A2369F" w:rsidP="00F11953">
      <w:pPr>
        <w:pStyle w:val="Nagwek2"/>
        <w:rPr>
          <w:rFonts w:eastAsia="EUAlbertina-Regular-Identity-H"/>
        </w:rPr>
      </w:pPr>
      <w:r w:rsidRPr="008A0DBC">
        <w:rPr>
          <w:rFonts w:eastAsia="EUAlbertina-Regular-Identity-H"/>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D6427A3" w14:textId="77777777" w:rsidR="008F317B" w:rsidRPr="008A0DBC" w:rsidRDefault="00A2369F" w:rsidP="00F11953">
      <w:pPr>
        <w:pStyle w:val="Nagwek2"/>
      </w:pPr>
      <w:r w:rsidRPr="008A0DBC">
        <w:t>Dokumenty sporządzone w języku obcym są składane wraz z tłumaczeniem na język polski.</w:t>
      </w:r>
    </w:p>
    <w:p w14:paraId="36517DD2" w14:textId="77777777" w:rsidR="00A870F7" w:rsidRPr="008A0DBC" w:rsidRDefault="00A870F7" w:rsidP="001C4D3E">
      <w:pPr>
        <w:pStyle w:val="Nagwek2"/>
        <w:numPr>
          <w:ilvl w:val="0"/>
          <w:numId w:val="0"/>
        </w:numPr>
        <w:ind w:left="680"/>
      </w:pPr>
      <w:bookmarkStart w:id="11" w:name="_Toc258314249"/>
    </w:p>
    <w:p w14:paraId="6F54A073" w14:textId="77777777" w:rsidR="00A870F7" w:rsidRPr="008A0DBC" w:rsidRDefault="00A870F7" w:rsidP="00A870F7">
      <w:pPr>
        <w:pStyle w:val="Nagwek1"/>
      </w:pPr>
      <w:r w:rsidRPr="008A0DBC">
        <w:t>INFORMACJA DLA WYKONAWCÓW POLEGAJĄCYCH NA ZASOBACH INNYCH PODMIOTÓW, NA ZASADACH OKREŚLONYCH W ART. 22A USTAWY PZP</w:t>
      </w:r>
    </w:p>
    <w:p w14:paraId="1C9C60B4" w14:textId="77777777" w:rsidR="00A870F7" w:rsidRPr="008A0DBC" w:rsidRDefault="00A870F7" w:rsidP="00F11953">
      <w:pPr>
        <w:pStyle w:val="Nagwek2"/>
      </w:pPr>
      <w:r w:rsidRPr="008A0DBC">
        <w:t>Wykonawca może w celu potwierdzenia spełnienia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14:paraId="363695DC" w14:textId="77777777" w:rsidR="00A870F7" w:rsidRPr="008A0DBC" w:rsidRDefault="00A870F7" w:rsidP="00F11953">
      <w:pPr>
        <w:pStyle w:val="Nagwek2"/>
      </w:pPr>
      <w:r w:rsidRPr="008A0DBC">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14:paraId="671FE2CD" w14:textId="77777777" w:rsidR="00A870F7" w:rsidRPr="008A0DBC" w:rsidRDefault="00A870F7" w:rsidP="00F11953">
      <w:pPr>
        <w:pStyle w:val="Nagwek2"/>
      </w:pPr>
      <w:r w:rsidRPr="008A0DBC">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a których mowa </w:t>
      </w:r>
      <w:r w:rsidRPr="001C4D3E">
        <w:t>w pkt 7</w:t>
      </w:r>
      <w:r w:rsidRPr="008A0DBC">
        <w:t xml:space="preserve"> niniejszej SIWZ.</w:t>
      </w:r>
    </w:p>
    <w:p w14:paraId="4D4CB00F" w14:textId="77777777" w:rsidR="00A870F7" w:rsidRPr="008A0DBC" w:rsidRDefault="00A870F7" w:rsidP="00F11953">
      <w:pPr>
        <w:pStyle w:val="Nagwek2"/>
      </w:pPr>
      <w:r w:rsidRPr="008A0DBC">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120B0445" w14:textId="77777777" w:rsidR="00A870F7" w:rsidRPr="008A0DBC" w:rsidRDefault="00A870F7" w:rsidP="00F11953">
      <w:pPr>
        <w:pStyle w:val="Nagwek2"/>
      </w:pPr>
      <w:r w:rsidRPr="008A0DBC">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dokumencie ”Oświadczenia o niepodleganiu wykluczeniu oraz spełnianiu warunków udziału”, o którym mowa w </w:t>
      </w:r>
      <w:r w:rsidRPr="00456453">
        <w:rPr>
          <w:shd w:val="clear" w:color="auto" w:fill="00FF00"/>
        </w:rPr>
        <w:t>pkt. 8.1</w:t>
      </w:r>
      <w:r w:rsidRPr="001C4D3E">
        <w:t xml:space="preserve"> SIWZ</w:t>
      </w:r>
      <w:r w:rsidRPr="008A0DBC">
        <w:t>.</w:t>
      </w:r>
    </w:p>
    <w:p w14:paraId="4BAF9638" w14:textId="77777777" w:rsidR="00A870F7" w:rsidRPr="008A0DBC" w:rsidRDefault="00A870F7" w:rsidP="00F11953">
      <w:pPr>
        <w:pStyle w:val="Nagwek2"/>
      </w:pPr>
      <w:r w:rsidRPr="008A0DBC">
        <w:t xml:space="preserve">Zamawiający żąda od Wykonawcy, który polega na zdolnościach lub sytuacji innych podmiotów na zasadach określonych w art. 22a ustawy Pzp, przedstawienia w odniesieniu do tych podmiotów dokumentów wymienionych w </w:t>
      </w:r>
      <w:r w:rsidRPr="001C4D3E">
        <w:t>pkt 8.5</w:t>
      </w:r>
      <w:r w:rsidRPr="008A0DBC">
        <w:t xml:space="preserve"> SIWZ.</w:t>
      </w:r>
    </w:p>
    <w:p w14:paraId="2A22C34D" w14:textId="77777777" w:rsidR="00A870F7" w:rsidRDefault="00A870F7" w:rsidP="00F11953">
      <w:pPr>
        <w:pStyle w:val="Nagwek2"/>
      </w:pPr>
      <w:r w:rsidRPr="008A0DBC">
        <w:t xml:space="preserve">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w:t>
      </w:r>
      <w:r w:rsidRPr="008A0DBC">
        <w:lastRenderedPageBreak/>
        <w:t>gwarantuje rzeczywisty dostęp do ich zasobów, Zamawiający może żądać dokumentów, które określają w szczególności:</w:t>
      </w:r>
    </w:p>
    <w:p w14:paraId="12AB3C77" w14:textId="77777777" w:rsidR="00A870F7" w:rsidRDefault="00A870F7" w:rsidP="001C4D3E">
      <w:pPr>
        <w:pStyle w:val="Nagwek2"/>
        <w:numPr>
          <w:ilvl w:val="0"/>
          <w:numId w:val="26"/>
        </w:numPr>
      </w:pPr>
      <w:r w:rsidRPr="008A0DBC">
        <w:t>zakres dostępnych Wykonawcy zasobów innego podmiotu;</w:t>
      </w:r>
    </w:p>
    <w:p w14:paraId="4E3B4C63" w14:textId="77777777" w:rsidR="00A870F7" w:rsidRDefault="00A870F7" w:rsidP="001C4D3E">
      <w:pPr>
        <w:pStyle w:val="Nagwek2"/>
        <w:numPr>
          <w:ilvl w:val="0"/>
          <w:numId w:val="26"/>
        </w:numPr>
      </w:pPr>
      <w:r w:rsidRPr="008A0DBC">
        <w:t>sposób wykorzystania zasobów innego podmiotu, przez Wykonawcę, przy wykonywaniu zamówienia publicznego;</w:t>
      </w:r>
    </w:p>
    <w:p w14:paraId="53EE63C8" w14:textId="77777777" w:rsidR="00A870F7" w:rsidRDefault="00A870F7" w:rsidP="001C4D3E">
      <w:pPr>
        <w:pStyle w:val="Nagwek2"/>
        <w:numPr>
          <w:ilvl w:val="0"/>
          <w:numId w:val="26"/>
        </w:numPr>
      </w:pPr>
      <w:r w:rsidRPr="008A0DBC">
        <w:t>zakres i okres udziału innego podmiotu przy wykonywaniu zamówienia publicznego;</w:t>
      </w:r>
    </w:p>
    <w:p w14:paraId="7B76C61F" w14:textId="77777777" w:rsidR="00A870F7" w:rsidRPr="008A0DBC" w:rsidRDefault="00A870F7" w:rsidP="001C4D3E">
      <w:pPr>
        <w:pStyle w:val="Nagwek2"/>
        <w:numPr>
          <w:ilvl w:val="0"/>
          <w:numId w:val="26"/>
        </w:numPr>
      </w:pPr>
      <w:r w:rsidRPr="008A0DBC">
        <w:t>czy podmiot, na zdolnościach którego Wykonawca polega w odniesieniu do warunków udziału w postępowaniu dotyczących wykształcenia, kwalifikacji zawodowych lub doświadczenia, zrealizuje roboty budowlane lub usługi, których wskazane zdolności dotyczą.</w:t>
      </w:r>
    </w:p>
    <w:p w14:paraId="169B84A2" w14:textId="77777777" w:rsidR="00A870F7" w:rsidRPr="008A0DBC" w:rsidRDefault="00A870F7" w:rsidP="00F11953">
      <w:pPr>
        <w:pStyle w:val="Nagwek2"/>
      </w:pPr>
      <w:r w:rsidRPr="008A0DBC">
        <w:t>Jeżeli zdolności techniczne lub zawodowe lub sytuacja ekonomiczna lub finansowa, podmiotu, na którego zdolnościach polega Wykonawca, nie potwierdzają spełnienia przez Wykonawcę warunków udziału w postępowaniu lub zachodzą wobec tego podmiotu podstawy wykluczenia, Zamawiający zażąda, aby Wykonawca w terminie określonym przez Zamawiającego:</w:t>
      </w:r>
    </w:p>
    <w:p w14:paraId="673BE795" w14:textId="77777777" w:rsidR="00A870F7" w:rsidRPr="008A0DBC" w:rsidRDefault="00A870F7" w:rsidP="001C4D3E">
      <w:pPr>
        <w:pStyle w:val="Nagwek2"/>
        <w:numPr>
          <w:ilvl w:val="0"/>
          <w:numId w:val="0"/>
        </w:numPr>
        <w:ind w:left="680"/>
      </w:pPr>
      <w:r w:rsidRPr="008A0DBC">
        <w:t>a)  zastąpił ten podmiot innym podmiotem lub podmiotami lub</w:t>
      </w:r>
    </w:p>
    <w:p w14:paraId="003029D5" w14:textId="77777777" w:rsidR="00A870F7" w:rsidRPr="008A0DBC" w:rsidRDefault="00A870F7" w:rsidP="001C4D3E">
      <w:pPr>
        <w:pStyle w:val="Nagwek2"/>
        <w:numPr>
          <w:ilvl w:val="0"/>
          <w:numId w:val="0"/>
        </w:numPr>
        <w:ind w:left="680"/>
      </w:pPr>
      <w:r w:rsidRPr="008A0DBC">
        <w:t xml:space="preserve">b) zobowiązał się do osobistego wykonania odpowiedniej części zamówienia, jeżeli wykaże zdolności techniczne lub zawodowe lub sytuację finansową lub ekonomiczną, o których mowa w </w:t>
      </w:r>
      <w:r w:rsidRPr="001C4D3E">
        <w:t>pkt. 9.1</w:t>
      </w:r>
      <w:r w:rsidRPr="008A0DBC">
        <w:t xml:space="preserve"> SIWZ.</w:t>
      </w:r>
    </w:p>
    <w:p w14:paraId="52C176AB" w14:textId="77777777" w:rsidR="00533640" w:rsidRPr="008A0DBC" w:rsidRDefault="00533640" w:rsidP="001C4D3E">
      <w:pPr>
        <w:pStyle w:val="Nagwek2"/>
        <w:numPr>
          <w:ilvl w:val="0"/>
          <w:numId w:val="0"/>
        </w:numPr>
        <w:ind w:left="680"/>
      </w:pPr>
    </w:p>
    <w:p w14:paraId="62F250FE" w14:textId="77777777" w:rsidR="0090602E" w:rsidRPr="008A0DBC" w:rsidRDefault="00A86605" w:rsidP="00EE6B68">
      <w:pPr>
        <w:pStyle w:val="Nagwek1"/>
      </w:pPr>
      <w:r w:rsidRPr="008A0DBC">
        <w:t>INFORMACJA DLA WYKONAWCÓW zamierzających powierzyć wykonanie części zamówienia podwykonawcom</w:t>
      </w:r>
    </w:p>
    <w:p w14:paraId="051A0475" w14:textId="77777777" w:rsidR="001C5986" w:rsidRPr="008A0DBC" w:rsidRDefault="001C5986" w:rsidP="00F11953">
      <w:pPr>
        <w:pStyle w:val="Nagwek2"/>
      </w:pPr>
      <w:r w:rsidRPr="008A0DBC">
        <w:t>Wykonawca może powierz</w:t>
      </w:r>
      <w:r w:rsidR="00E26EEE" w:rsidRPr="008A0DBC">
        <w:t>yć wykonanie części zamówienia P</w:t>
      </w:r>
      <w:r w:rsidRPr="008A0DBC">
        <w:t>odwykonawcom.</w:t>
      </w:r>
    </w:p>
    <w:p w14:paraId="5229AA5C" w14:textId="77777777" w:rsidR="001C5986" w:rsidRPr="008A0DBC" w:rsidRDefault="00127036" w:rsidP="00F11953">
      <w:pPr>
        <w:pStyle w:val="Nagwek2"/>
      </w:pPr>
      <w:r w:rsidRPr="008A0DBC">
        <w:t>Zamawiający wymaga</w:t>
      </w:r>
      <w:r w:rsidR="005B4881" w:rsidRPr="008A0DBC">
        <w:t xml:space="preserve"> wskazania przez W</w:t>
      </w:r>
      <w:r w:rsidR="001C5986" w:rsidRPr="008A0DBC">
        <w:t>ykonawcę części zamówienia, których wyko</w:t>
      </w:r>
      <w:r w:rsidR="00E26EEE" w:rsidRPr="008A0DBC">
        <w:t>nanie zamierza powierzyć P</w:t>
      </w:r>
      <w:r w:rsidR="001C5986" w:rsidRPr="008A0DBC">
        <w:t xml:space="preserve">odwykonawcom </w:t>
      </w:r>
      <w:r w:rsidR="005B4881" w:rsidRPr="008A0DBC">
        <w:t>i podania przez W</w:t>
      </w:r>
      <w:r w:rsidR="00E26EEE" w:rsidRPr="008A0DBC">
        <w:t>ykonawcę firm P</w:t>
      </w:r>
      <w:r w:rsidR="001C5986" w:rsidRPr="008A0DBC">
        <w:t>odwykonawców.</w:t>
      </w:r>
    </w:p>
    <w:p w14:paraId="23796B8F" w14:textId="77777777" w:rsidR="00944DA3" w:rsidRPr="008A0DBC" w:rsidRDefault="00944DA3" w:rsidP="001C4D3E">
      <w:pPr>
        <w:pStyle w:val="Nagwek2"/>
        <w:numPr>
          <w:ilvl w:val="0"/>
          <w:numId w:val="0"/>
        </w:numPr>
      </w:pPr>
    </w:p>
    <w:p w14:paraId="04200227" w14:textId="77777777" w:rsidR="00944DA3" w:rsidRPr="008A0DBC" w:rsidRDefault="001C5986" w:rsidP="00F11953">
      <w:pPr>
        <w:pStyle w:val="Nagwek2"/>
      </w:pPr>
      <w:r w:rsidRPr="008A0DBC">
        <w:t>Wykonawca, który zamierza powierz</w:t>
      </w:r>
      <w:r w:rsidR="00E26EEE" w:rsidRPr="008A0DBC">
        <w:t>yć wykonanie części zamówienia P</w:t>
      </w:r>
      <w:r w:rsidRPr="008A0DBC">
        <w:t xml:space="preserve">odwykonawcom, w celu wykazania braku istnienia wobec nich podstaw wykluczenia z udziału w postępowaniu </w:t>
      </w:r>
      <w:r w:rsidR="00E0526C" w:rsidRPr="008A0DBC">
        <w:t xml:space="preserve">zamieszcza informacje o Podwykonawcach w dokumencie ”Oświadczenia o niepodleganiu wykluczeniu oraz spełnianiu warunków udziału”, o którym mowa w </w:t>
      </w:r>
      <w:r w:rsidR="00E0526C" w:rsidRPr="008A0DBC">
        <w:rPr>
          <w:shd w:val="clear" w:color="auto" w:fill="00FF00"/>
        </w:rPr>
        <w:t>pkt. 8.1</w:t>
      </w:r>
      <w:r w:rsidR="00E0526C" w:rsidRPr="008A0DBC">
        <w:t xml:space="preserve"> SIWZ</w:t>
      </w:r>
      <w:r w:rsidRPr="008A0DBC">
        <w:t>.</w:t>
      </w:r>
    </w:p>
    <w:p w14:paraId="5AFF444B" w14:textId="1AFC53FC" w:rsidR="00AD7F2C" w:rsidRPr="008A0DBC" w:rsidRDefault="00AD7F2C" w:rsidP="00F11953">
      <w:pPr>
        <w:pStyle w:val="Nagwek2"/>
      </w:pPr>
      <w:r w:rsidRPr="008A0DBC">
        <w:t>Jeżeli powierzenie Podwykonawcy wykonania części zamówienia na roboty budowlane następuje w trakcie jego realizacji, Wykonawca na żądanie Zamawiającego</w:t>
      </w:r>
      <w:r w:rsidR="00FE3431">
        <w:t xml:space="preserve"> </w:t>
      </w:r>
      <w:r w:rsidRPr="008A0DBC">
        <w:t xml:space="preserve">przedstawia </w:t>
      </w:r>
      <w:r w:rsidR="005F3D6B" w:rsidRPr="008A0DBC">
        <w:t>wypełniony dokument”</w:t>
      </w:r>
      <w:r w:rsidR="00FE3431">
        <w:t xml:space="preserve"> </w:t>
      </w:r>
      <w:r w:rsidR="005F3D6B" w:rsidRPr="008A0DBC">
        <w:t xml:space="preserve">Oświadczenia o niepodleganiu wykluczeniu oraz spełnianiu warunków udziału”, o którym mowa w </w:t>
      </w:r>
      <w:r w:rsidR="005F3D6B" w:rsidRPr="008A0DBC">
        <w:rPr>
          <w:shd w:val="clear" w:color="auto" w:fill="00FF00"/>
        </w:rPr>
        <w:t>pkt. 8.1</w:t>
      </w:r>
      <w:r w:rsidR="005F3D6B" w:rsidRPr="008A0DBC">
        <w:t xml:space="preserve"> SIWZ</w:t>
      </w:r>
      <w:r w:rsidRPr="008A0DBC">
        <w:t xml:space="preserve">, potwierdzający brak </w:t>
      </w:r>
      <w:r w:rsidR="005F3D6B" w:rsidRPr="008A0DBC">
        <w:t>podstaw wykluczenia wobec tego P</w:t>
      </w:r>
      <w:r w:rsidRPr="008A0DBC">
        <w:t>odwykonawcy.</w:t>
      </w:r>
    </w:p>
    <w:p w14:paraId="0DEBDEF2" w14:textId="77777777" w:rsidR="00AD7F2C" w:rsidRPr="008A0DBC" w:rsidRDefault="00AD7F2C" w:rsidP="00F11953">
      <w:pPr>
        <w:pStyle w:val="Nagwek2"/>
      </w:pPr>
      <w:r w:rsidRPr="008A0DBC">
        <w:t>Jeżeli Zamawiający stwierdzi, że wobec danego Podwykonawcy zachodzą podstawy wykluczenia, Wykonawca obowiązany jest zastąpić tego Podwykonawcę lub zrezygnować z powierzenia wykonania części zamówienia Podwykonawcy.</w:t>
      </w:r>
    </w:p>
    <w:p w14:paraId="2CD49A65" w14:textId="77777777" w:rsidR="00AD7F2C" w:rsidRPr="008A0DBC" w:rsidRDefault="00AD7F2C" w:rsidP="00F11953">
      <w:pPr>
        <w:pStyle w:val="Nagwek2"/>
      </w:pPr>
      <w:r w:rsidRPr="008A0DBC">
        <w:t>Powierzenie wykonania części zamówienia Podwykonawcom nie zwalnia Wykonawcy z odpowiedzialności za należyte wykonanie tego zamówienia.</w:t>
      </w:r>
    </w:p>
    <w:p w14:paraId="7333DC2C" w14:textId="77777777" w:rsidR="00127036" w:rsidRPr="008A0DBC" w:rsidRDefault="00127036" w:rsidP="001C4D3E">
      <w:pPr>
        <w:pStyle w:val="Nagwek2"/>
        <w:numPr>
          <w:ilvl w:val="0"/>
          <w:numId w:val="0"/>
        </w:numPr>
        <w:ind w:left="680"/>
      </w:pPr>
    </w:p>
    <w:p w14:paraId="279268C4" w14:textId="77777777" w:rsidR="00EE3618" w:rsidRPr="008A0DBC" w:rsidRDefault="00127036" w:rsidP="00EE6B68">
      <w:pPr>
        <w:pStyle w:val="Nagwek1"/>
      </w:pPr>
      <w:r w:rsidRPr="008A0DBC">
        <w:t>Informacja dla wykonawców wspólnie ubiegających się o udzielenie zamówienia</w:t>
      </w:r>
    </w:p>
    <w:p w14:paraId="36C9E685" w14:textId="77777777" w:rsidR="00127036" w:rsidRPr="008A0DBC" w:rsidRDefault="00127036" w:rsidP="00F11953">
      <w:pPr>
        <w:pStyle w:val="Nagwek2"/>
      </w:pPr>
      <w:r w:rsidRPr="008A0DBC">
        <w:t>Wykonawcy mogą wspólnie ubiegać się o udzielenie</w:t>
      </w:r>
      <w:r w:rsidR="008A3895" w:rsidRPr="008A0DBC">
        <w:t xml:space="preserve"> zamówienia. W takim przypadku W</w:t>
      </w:r>
      <w:r w:rsidRPr="008A0DBC">
        <w:t>ykonawcy ustanawiają pełnomocnika do reprezentowania ich w postępowaniu o udzielenie zamówienia albo reprezentowania w postępowaniu i zawarcia umowy w sprawie zamówienia publicznego.</w:t>
      </w:r>
    </w:p>
    <w:p w14:paraId="7A9D4272" w14:textId="32653B79" w:rsidR="00127036" w:rsidRPr="008A0DBC" w:rsidRDefault="00127036" w:rsidP="00F11953">
      <w:pPr>
        <w:pStyle w:val="Nagwek2"/>
      </w:pPr>
      <w:r w:rsidRPr="008A0DBC">
        <w:t>W przypadku wspólnego ub</w:t>
      </w:r>
      <w:r w:rsidR="005B4881" w:rsidRPr="008A0DBC">
        <w:t>iegania się o zamówienie przez W</w:t>
      </w:r>
      <w:r w:rsidRPr="008A0DBC">
        <w:t xml:space="preserve">ykonawców, </w:t>
      </w:r>
      <w:r w:rsidR="00651B3E" w:rsidRPr="008A0DBC">
        <w:t>wypełniony dokument”</w:t>
      </w:r>
      <w:r w:rsidR="00C439CA">
        <w:t xml:space="preserve"> </w:t>
      </w:r>
      <w:r w:rsidR="00651B3E" w:rsidRPr="008A0DBC">
        <w:t xml:space="preserve">Oświadczenia o niepodleganiu wykluczeniu oraz spełnianiu warunków udziału”, o którym mowa w </w:t>
      </w:r>
      <w:r w:rsidR="00651B3E" w:rsidRPr="008A0DBC">
        <w:rPr>
          <w:shd w:val="clear" w:color="auto" w:fill="00FF00"/>
        </w:rPr>
        <w:t>pkt. 8.1</w:t>
      </w:r>
      <w:r w:rsidR="00651B3E" w:rsidRPr="008A0DBC">
        <w:t xml:space="preserve"> SIWZ</w:t>
      </w:r>
      <w:r w:rsidR="005F3D6B" w:rsidRPr="008A0DBC">
        <w:t>,</w:t>
      </w:r>
      <w:r w:rsidR="005B4881" w:rsidRPr="008A0DBC">
        <w:t xml:space="preserve"> składa każdy z W</w:t>
      </w:r>
      <w:r w:rsidRPr="008A0DBC">
        <w:t>ykonawców wspólnie ubiegających się o zamówienie. Dokumenty te potwierdzają spełnianie warunków udziału w</w:t>
      </w:r>
      <w:r w:rsidR="00602F4E" w:rsidRPr="008A0DBC">
        <w:t xml:space="preserve"> postępowaniu</w:t>
      </w:r>
      <w:r w:rsidRPr="008A0DBC">
        <w:t xml:space="preserve"> oraz brak podstaw wykluczeni</w:t>
      </w:r>
      <w:r w:rsidR="005B4881" w:rsidRPr="008A0DBC">
        <w:t>a w zakresie, w którym każdy z W</w:t>
      </w:r>
      <w:r w:rsidRPr="008A0DBC">
        <w:t>ykonawców wykazuje spełnianie warunków udziału w postępowaniu oraz brak podstaw wykluczenia.</w:t>
      </w:r>
    </w:p>
    <w:p w14:paraId="7E0B1036" w14:textId="77777777" w:rsidR="00BC04D7" w:rsidRPr="008A0DBC" w:rsidRDefault="00127036" w:rsidP="00EE6B68">
      <w:pPr>
        <w:pStyle w:val="Nagwek1"/>
      </w:pPr>
      <w:r w:rsidRPr="008A0DBC">
        <w:t>Informacje o sposobie porozumiewania się zamawiającego z Wykonawcami oraz przekazywania oświadczeń lub dokumentów, a także wskazanie osób uprawnionych do porozumiewania się z wykonawcami</w:t>
      </w:r>
      <w:bookmarkEnd w:id="11"/>
    </w:p>
    <w:p w14:paraId="0979F11D" w14:textId="77777777" w:rsidR="00760959" w:rsidRPr="008A0DBC" w:rsidRDefault="00E14BA2" w:rsidP="00F11953">
      <w:pPr>
        <w:pStyle w:val="Nagwek2"/>
      </w:pPr>
      <w:r w:rsidRPr="008A0DBC">
        <w:t xml:space="preserve">W niniejszym postępowaniu </w:t>
      </w:r>
      <w:r w:rsidR="008B60B4" w:rsidRPr="008A0DBC">
        <w:t>komunikacja między Z</w:t>
      </w:r>
      <w:r w:rsidRPr="008A0DBC">
        <w:t>amawi</w:t>
      </w:r>
      <w:r w:rsidR="008A3895" w:rsidRPr="008A0DBC">
        <w:t>ającym a W</w:t>
      </w:r>
      <w:r w:rsidRPr="008A0DBC">
        <w:t xml:space="preserve">ykonawcami odbywa się za pośrednictwem operatora pocztowego w rozumieniu ustawy z dnia 23 listopada 2012 r. – Prawo pocztowe </w:t>
      </w:r>
      <w:r w:rsidR="00F21788" w:rsidRPr="008A0DBC">
        <w:t>(</w:t>
      </w:r>
      <w:bookmarkStart w:id="12" w:name="_Hlk13129082"/>
      <w:r w:rsidR="007A1332" w:rsidRPr="008A0DBC">
        <w:t>t.j. Dz. U. z 2018r. poz. 2188</w:t>
      </w:r>
      <w:bookmarkEnd w:id="12"/>
      <w:r w:rsidR="00F21788" w:rsidRPr="008A0DBC">
        <w:t>)</w:t>
      </w:r>
      <w:r w:rsidRPr="008A0DBC">
        <w:t>, osobiście, za pośrednictwem posłańca, faksu lub przy użyciu środków komunikacji elektronicznej w rozumieniu ustawy z dnia 18 lipca 2002 r. o świadczeniu usług drogą elektroniczną (</w:t>
      </w:r>
      <w:bookmarkStart w:id="13" w:name="_Hlk13129370"/>
      <w:r w:rsidR="007A1332" w:rsidRPr="008A0DBC">
        <w:t>t.j. Dz. U. z 2019r. poz. 123</w:t>
      </w:r>
      <w:bookmarkEnd w:id="13"/>
      <w:r w:rsidRPr="008A0DBC">
        <w:t>).</w:t>
      </w:r>
    </w:p>
    <w:p w14:paraId="2623A500" w14:textId="77777777" w:rsidR="006F5BCD" w:rsidRPr="008A0DBC" w:rsidRDefault="00E14BA2" w:rsidP="00F11953">
      <w:pPr>
        <w:pStyle w:val="Nagwek2"/>
      </w:pPr>
      <w:r w:rsidRPr="008A0DBC">
        <w:t>J</w:t>
      </w:r>
      <w:r w:rsidR="008B60B4" w:rsidRPr="008A0DBC">
        <w:t>eżeli Z</w:t>
      </w:r>
      <w:r w:rsidR="008A3895" w:rsidRPr="008A0DBC">
        <w:t>amawiający lub W</w:t>
      </w:r>
      <w:r w:rsidRPr="008A0DBC">
        <w:t>ykonawca przekazują oświadczenia, wnioski, zawiadomienia oraz informacje za pośrednictwem faksu lub przy użyciu środków komunikacji elektronicznej w rozumieniu ustawy z dnia 18 lipca 2002 r. o świadczeniu usług drogą elektroniczną</w:t>
      </w:r>
      <w:r w:rsidR="00A666E0" w:rsidRPr="008A0DBC">
        <w:t>(</w:t>
      </w:r>
      <w:r w:rsidR="007A1332" w:rsidRPr="008A0DBC">
        <w:t>t.j. Dz. U. z 2019r. poz. 123</w:t>
      </w:r>
      <w:r w:rsidR="00A666E0" w:rsidRPr="008A0DBC">
        <w:t>)</w:t>
      </w:r>
      <w:r w:rsidRPr="008A0DBC">
        <w:t>, każda ze stron na żądanie drugiej strony niezwłocznie potwierdza fakt ich otrzymania.</w:t>
      </w:r>
    </w:p>
    <w:p w14:paraId="407DC512" w14:textId="77777777" w:rsidR="00E0511E" w:rsidRPr="008A0DBC" w:rsidRDefault="006F5BCD" w:rsidP="00F11953">
      <w:pPr>
        <w:pStyle w:val="Nagwek2"/>
      </w:pPr>
      <w:r w:rsidRPr="008A0DBC">
        <w:t>Ofertę składa się pod rygorem nieważności w formie pisemnej</w:t>
      </w:r>
    </w:p>
    <w:p w14:paraId="33FE15BD" w14:textId="70A76EC4" w:rsidR="00E0511E" w:rsidRPr="008A0DBC" w:rsidRDefault="00E0511E" w:rsidP="00F11953">
      <w:pPr>
        <w:pStyle w:val="Nagwek2"/>
      </w:pPr>
      <w:r w:rsidRPr="008A0DBC">
        <w:t>Postępowanie o udzielenie zamówienia prowadzi się w języku polskim.</w:t>
      </w:r>
      <w:r w:rsidR="00C439CA">
        <w:t xml:space="preserve"> </w:t>
      </w:r>
      <w:r w:rsidRPr="008A0DBC">
        <w:t>Dokumenty sporządzone w języku obcym są składane wraz z tłumaczeniem na język polski.</w:t>
      </w:r>
    </w:p>
    <w:p w14:paraId="3594B11A" w14:textId="77777777" w:rsidR="00BC04D7" w:rsidRPr="008A0DBC" w:rsidRDefault="00BC04D7" w:rsidP="00F11953">
      <w:pPr>
        <w:pStyle w:val="Nagwek2"/>
      </w:pPr>
      <w:r w:rsidRPr="008A0DBC">
        <w:t>W</w:t>
      </w:r>
      <w:r w:rsidR="00AF1311" w:rsidRPr="008A0DBC">
        <w:t>ykonawca może zwrócić się do Z</w:t>
      </w:r>
      <w:r w:rsidRPr="008A0DBC">
        <w:t xml:space="preserve">amawiającego o wyjaśnienie treści </w:t>
      </w:r>
      <w:r w:rsidR="00A9512C" w:rsidRPr="008A0DBC">
        <w:t>niniejszej SIWZ. Zamawiający udzieli</w:t>
      </w:r>
      <w:r w:rsidRPr="008A0DBC">
        <w:t xml:space="preserve"> wyjaśnień niezwłocz</w:t>
      </w:r>
      <w:r w:rsidR="00333EB5" w:rsidRPr="008A0DBC">
        <w:t xml:space="preserve">nie, jednak nie później niż na </w:t>
      </w:r>
      <w:r w:rsidR="00B97667" w:rsidRPr="008A0DBC">
        <w:t>2</w:t>
      </w:r>
      <w:r w:rsidRPr="008A0DBC">
        <w:t xml:space="preserve"> dni przed upływem terminu składania of</w:t>
      </w:r>
      <w:r w:rsidR="00333EB5" w:rsidRPr="008A0DBC">
        <w:t>ert - pod warunkiem</w:t>
      </w:r>
      <w:r w:rsidRPr="008A0DBC">
        <w:t xml:space="preserve"> że wniosek o wyjaśnienie treści </w:t>
      </w:r>
      <w:r w:rsidR="00A9512C" w:rsidRPr="008A0DBC">
        <w:t>SIWZ</w:t>
      </w:r>
      <w:r w:rsidR="00AF1311" w:rsidRPr="008A0DBC">
        <w:t xml:space="preserve"> wpłynął do Z</w:t>
      </w:r>
      <w:r w:rsidRPr="008A0DBC">
        <w:t>amawiającego nie później niż do końca dnia, w którym upływa połowa wyznaczonego terminu składania ofert</w:t>
      </w:r>
      <w:r w:rsidR="001C4D3E">
        <w:t>.</w:t>
      </w:r>
    </w:p>
    <w:p w14:paraId="245B0A30" w14:textId="77777777" w:rsidR="00BC04D7" w:rsidRPr="008A0DBC" w:rsidRDefault="00BC04D7" w:rsidP="00F11953">
      <w:pPr>
        <w:pStyle w:val="Nagwek2"/>
      </w:pPr>
      <w:r w:rsidRPr="008A0DBC">
        <w:t xml:space="preserve">Jeżeli wniosek o wyjaśnienie treści </w:t>
      </w:r>
      <w:r w:rsidR="004248CE" w:rsidRPr="008A0DBC">
        <w:t>SIWZ</w:t>
      </w:r>
      <w:r w:rsidRPr="008A0DBC">
        <w:t xml:space="preserve"> wpłynął po upływie terminu składania wniosku, o którym mowa </w:t>
      </w:r>
      <w:r w:rsidRPr="001C4D3E">
        <w:t xml:space="preserve">w </w:t>
      </w:r>
      <w:r w:rsidR="00B97667" w:rsidRPr="001C4D3E">
        <w:t>pkt 12.5</w:t>
      </w:r>
      <w:r w:rsidRPr="001C4D3E">
        <w:t>,</w:t>
      </w:r>
      <w:r w:rsidRPr="008A0DBC">
        <w:t xml:space="preserve"> lub </w:t>
      </w:r>
      <w:r w:rsidR="00026453" w:rsidRPr="008A0DBC">
        <w:t xml:space="preserve">dotyczy udzielonych wyjaśnień, </w:t>
      </w:r>
      <w:r w:rsidR="008B60B4" w:rsidRPr="008A0DBC">
        <w:t>Z</w:t>
      </w:r>
      <w:r w:rsidRPr="008A0DBC">
        <w:t>amawiający może udzielić wyjaśnień albo pozostawić wniosek bez rozp</w:t>
      </w:r>
      <w:r w:rsidR="00026453" w:rsidRPr="008A0DBC">
        <w:t>oznania</w:t>
      </w:r>
      <w:r w:rsidRPr="008A0DBC">
        <w:t>.</w:t>
      </w:r>
    </w:p>
    <w:p w14:paraId="53A2A1D0" w14:textId="77777777" w:rsidR="00BC04D7" w:rsidRPr="008A0DBC" w:rsidRDefault="00BC04D7" w:rsidP="00F11953">
      <w:pPr>
        <w:pStyle w:val="Nagwek2"/>
      </w:pPr>
      <w:r w:rsidRPr="008A0DBC">
        <w:t xml:space="preserve">Przedłużenie terminu składania ofert nie wpływa na bieg terminu składania wniosku, o którym mowa w </w:t>
      </w:r>
      <w:r w:rsidR="00B97667" w:rsidRPr="001C4D3E">
        <w:t>pkt 12.5</w:t>
      </w:r>
      <w:r w:rsidRPr="001C4D3E">
        <w:t>.</w:t>
      </w:r>
    </w:p>
    <w:p w14:paraId="21268241" w14:textId="77777777" w:rsidR="00BC04D7" w:rsidRPr="008A0DBC" w:rsidRDefault="00BC04D7" w:rsidP="00F11953">
      <w:pPr>
        <w:pStyle w:val="Nagwek2"/>
      </w:pPr>
      <w:r w:rsidRPr="008A0DBC">
        <w:lastRenderedPageBreak/>
        <w:t xml:space="preserve">Treść zapytań wraz z wyjaśnieniami Zamawiający przekazuje Wykonawcom, którym przekazał </w:t>
      </w:r>
      <w:r w:rsidR="008B60B4" w:rsidRPr="008A0DBC">
        <w:t>SIWZ</w:t>
      </w:r>
      <w:r w:rsidRPr="008A0DBC">
        <w:t xml:space="preserve">, bez ujawniania źródła zapytania, a jeżeli </w:t>
      </w:r>
      <w:r w:rsidR="008A3895" w:rsidRPr="008A0DBC">
        <w:t>SIWZ</w:t>
      </w:r>
      <w:r w:rsidRPr="008A0DBC">
        <w:t xml:space="preserve"> jest udostępniona na stronie internetowej, zamieszcza na tej stronie.</w:t>
      </w:r>
    </w:p>
    <w:p w14:paraId="5D5FBB59" w14:textId="77777777" w:rsidR="00BC04D7" w:rsidRPr="008A0DBC" w:rsidRDefault="008B60B4" w:rsidP="00F11953">
      <w:pPr>
        <w:pStyle w:val="Nagwek2"/>
      </w:pPr>
      <w:r w:rsidRPr="008A0DBC">
        <w:t>W uzasadnionych przypadkach Z</w:t>
      </w:r>
      <w:r w:rsidR="00026453" w:rsidRPr="008A0DBC">
        <w:t>amawiający może przed upływem terminu składania ofert zmienić treść SIWZ. Dokonaną zmianę treści SIWZ</w:t>
      </w:r>
      <w:r w:rsidRPr="008A0DBC">
        <w:t xml:space="preserve"> Z</w:t>
      </w:r>
      <w:r w:rsidR="00026453" w:rsidRPr="008A0DBC">
        <w:t>amawiający udostępnia na stronie internetowej.</w:t>
      </w:r>
    </w:p>
    <w:p w14:paraId="3CA326F7" w14:textId="77777777" w:rsidR="00DE5056" w:rsidRPr="008A0DBC" w:rsidRDefault="008A3895" w:rsidP="00F11953">
      <w:pPr>
        <w:pStyle w:val="Nagwek2"/>
      </w:pPr>
      <w:r w:rsidRPr="008A0DBC">
        <w:t>Osoby uprawnione do kontaktu z W</w:t>
      </w:r>
      <w:r w:rsidR="00BC04D7" w:rsidRPr="008A0DBC">
        <w:t>ykonawcami:</w:t>
      </w:r>
    </w:p>
    <w:p w14:paraId="5A1A9F34" w14:textId="77777777" w:rsidR="00D45566" w:rsidRPr="008A0DBC" w:rsidRDefault="00D45566" w:rsidP="00F11953">
      <w:pPr>
        <w:pStyle w:val="Nagwek2"/>
      </w:pPr>
      <w:bookmarkStart w:id="14" w:name="_Toc258314250"/>
      <w:r w:rsidRPr="008A0DBC">
        <w:t>w zakresie formalnym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A870F7" w:rsidRPr="008A0DBC" w14:paraId="0FE2F400" w14:textId="77777777" w:rsidTr="00456453">
        <w:tc>
          <w:tcPr>
            <w:tcW w:w="744" w:type="dxa"/>
            <w:tcBorders>
              <w:top w:val="nil"/>
              <w:left w:val="nil"/>
              <w:bottom w:val="nil"/>
              <w:right w:val="nil"/>
            </w:tcBorders>
          </w:tcPr>
          <w:p w14:paraId="4A5A870D" w14:textId="77777777" w:rsidR="00A870F7" w:rsidRPr="008A0DBC" w:rsidRDefault="00A870F7" w:rsidP="00456453">
            <w:r w:rsidRPr="008A0DBC">
              <w:t>1</w:t>
            </w:r>
          </w:p>
        </w:tc>
        <w:tc>
          <w:tcPr>
            <w:tcW w:w="7304" w:type="dxa"/>
            <w:tcBorders>
              <w:top w:val="nil"/>
              <w:left w:val="nil"/>
              <w:bottom w:val="nil"/>
              <w:right w:val="nil"/>
            </w:tcBorders>
          </w:tcPr>
          <w:p w14:paraId="0DFBCC8D" w14:textId="77777777" w:rsidR="00A870F7" w:rsidRPr="008A0DBC" w:rsidRDefault="00A870F7" w:rsidP="00456453">
            <w:r w:rsidRPr="008A0DBC">
              <w:t xml:space="preserve">  Gabriela Kaczmarek -   tel.: (43) 8244182, e-mail: zamowienia.publiczne@szpital-zdwola.info</w:t>
            </w:r>
          </w:p>
        </w:tc>
      </w:tr>
    </w:tbl>
    <w:p w14:paraId="10B74F03" w14:textId="77777777" w:rsidR="00D45566" w:rsidRPr="008A0DBC" w:rsidRDefault="00D45566" w:rsidP="001C4D3E">
      <w:pPr>
        <w:pStyle w:val="Nagwek2"/>
        <w:numPr>
          <w:ilvl w:val="0"/>
          <w:numId w:val="0"/>
        </w:numPr>
        <w:ind w:left="680"/>
      </w:pPr>
      <w:r w:rsidRPr="008A0DBC">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A870F7" w:rsidRPr="00333D85" w14:paraId="42F7DA12" w14:textId="77777777" w:rsidTr="00456453">
        <w:tc>
          <w:tcPr>
            <w:tcW w:w="744" w:type="dxa"/>
            <w:tcBorders>
              <w:top w:val="nil"/>
              <w:left w:val="nil"/>
              <w:bottom w:val="nil"/>
              <w:right w:val="nil"/>
            </w:tcBorders>
          </w:tcPr>
          <w:p w14:paraId="635EE39B" w14:textId="77777777" w:rsidR="00A870F7" w:rsidRPr="008A0DBC" w:rsidRDefault="00A870F7" w:rsidP="00456453">
            <w:r w:rsidRPr="008A0DBC">
              <w:t>1</w:t>
            </w:r>
          </w:p>
        </w:tc>
        <w:tc>
          <w:tcPr>
            <w:tcW w:w="7176" w:type="dxa"/>
            <w:tcBorders>
              <w:top w:val="nil"/>
              <w:left w:val="nil"/>
              <w:bottom w:val="nil"/>
              <w:right w:val="nil"/>
            </w:tcBorders>
          </w:tcPr>
          <w:p w14:paraId="4A4E9005" w14:textId="77777777" w:rsidR="00A870F7" w:rsidRPr="008A0DBC" w:rsidRDefault="00A870F7" w:rsidP="00456453">
            <w:pPr>
              <w:rPr>
                <w:lang w:val="en-US"/>
              </w:rPr>
            </w:pPr>
            <w:r w:rsidRPr="008A0DBC">
              <w:rPr>
                <w:lang w:val="en-US"/>
              </w:rPr>
              <w:t xml:space="preserve">  Witold Sradomski -   tel.: ( ) 438244145, e-mail: wsradomski@szpital-zdwola.info</w:t>
            </w:r>
          </w:p>
        </w:tc>
      </w:tr>
    </w:tbl>
    <w:p w14:paraId="3975BE9B" w14:textId="77777777" w:rsidR="00EB7871" w:rsidRPr="008A0DBC" w:rsidRDefault="002B22BF" w:rsidP="00EE6B68">
      <w:pPr>
        <w:pStyle w:val="Nagwek1"/>
      </w:pPr>
      <w:r w:rsidRPr="008A0DBC">
        <w:t>Wymagania dotycz</w:t>
      </w:r>
      <w:r w:rsidRPr="008A0DBC">
        <w:rPr>
          <w:rFonts w:eastAsia="TimesNewRoman" w:cs="TimesNewRoman" w:hint="eastAsia"/>
        </w:rPr>
        <w:t>ą</w:t>
      </w:r>
      <w:r w:rsidRPr="008A0DBC">
        <w:t>ce wadium</w:t>
      </w:r>
      <w:bookmarkEnd w:id="14"/>
    </w:p>
    <w:p w14:paraId="751E0085" w14:textId="77777777" w:rsidR="00A870F7" w:rsidRPr="008A0DBC" w:rsidRDefault="00A870F7" w:rsidP="00F11953">
      <w:pPr>
        <w:pStyle w:val="Nagwek2"/>
        <w:rPr>
          <w:b/>
        </w:rPr>
      </w:pPr>
      <w:r w:rsidRPr="008A0DBC">
        <w:t xml:space="preserve">Oferta musi być zabezpieczona wadium w wysokości: </w:t>
      </w:r>
      <w:r w:rsidRPr="008A0DBC">
        <w:rPr>
          <w:b/>
        </w:rPr>
        <w:t>1 791.74 PLN</w:t>
      </w:r>
      <w:r w:rsidRPr="008A0DBC">
        <w:t xml:space="preserve"> (słownie:  jeden tysiąc siedemset dziewięćdziesiąt jeden  74/100 PLN).</w:t>
      </w:r>
    </w:p>
    <w:p w14:paraId="1B06E1B5" w14:textId="77777777" w:rsidR="00A870F7" w:rsidRPr="00C0343D" w:rsidRDefault="00A870F7" w:rsidP="00F11953">
      <w:pPr>
        <w:pStyle w:val="Nagwek2"/>
      </w:pPr>
      <w:r w:rsidRPr="00C0343D">
        <w:t>Wadium należy</w:t>
      </w:r>
      <w:r w:rsidR="00C0343D" w:rsidRPr="00C0343D">
        <w:t xml:space="preserve"> wnieść w terminie do dnia 03.09.2019 </w:t>
      </w:r>
      <w:r w:rsidRPr="00C0343D">
        <w:t>do godz. 09:45.</w:t>
      </w:r>
    </w:p>
    <w:p w14:paraId="720DAC1A" w14:textId="77777777" w:rsidR="00A870F7" w:rsidRPr="008A0DBC" w:rsidRDefault="00A870F7" w:rsidP="00F11953">
      <w:pPr>
        <w:pStyle w:val="Nagwek2"/>
      </w:pPr>
      <w:r w:rsidRPr="008A0DBC">
        <w:t>Wadium może być wnoszone w jednej lub kilku następujących formach:</w:t>
      </w:r>
    </w:p>
    <w:p w14:paraId="11904900" w14:textId="77777777" w:rsidR="00A870F7" w:rsidRDefault="00A870F7" w:rsidP="00B1102B">
      <w:pPr>
        <w:pStyle w:val="Nagwek2"/>
        <w:numPr>
          <w:ilvl w:val="0"/>
          <w:numId w:val="27"/>
        </w:numPr>
      </w:pPr>
      <w:r w:rsidRPr="008A0DBC">
        <w:t>pieniądzu: przelewem na rachunek bankowy Zamawiającego: PKO SA36102034370000120200182055;</w:t>
      </w:r>
    </w:p>
    <w:p w14:paraId="674D39AC" w14:textId="77777777" w:rsidR="00A870F7" w:rsidRDefault="00A870F7" w:rsidP="00B1102B">
      <w:pPr>
        <w:pStyle w:val="Nagwek2"/>
        <w:numPr>
          <w:ilvl w:val="0"/>
          <w:numId w:val="27"/>
        </w:numPr>
      </w:pPr>
      <w:r w:rsidRPr="008A0DBC">
        <w:t>poręczeniach bankowych lub poręczeniach spółdzielczej kasy oszczędnościowo-kredytowej, z tym że poręczenie kasy jest zawsze poręczeniem pieniężnym;</w:t>
      </w:r>
    </w:p>
    <w:p w14:paraId="18AA6FED" w14:textId="77777777" w:rsidR="00A870F7" w:rsidRDefault="00A870F7" w:rsidP="00B1102B">
      <w:pPr>
        <w:pStyle w:val="Nagwek2"/>
        <w:numPr>
          <w:ilvl w:val="0"/>
          <w:numId w:val="27"/>
        </w:numPr>
      </w:pPr>
      <w:r w:rsidRPr="008A0DBC">
        <w:t>gwarancjach bankowych;</w:t>
      </w:r>
    </w:p>
    <w:p w14:paraId="5D9494E9" w14:textId="77777777" w:rsidR="00A870F7" w:rsidRDefault="00A870F7" w:rsidP="00B1102B">
      <w:pPr>
        <w:pStyle w:val="Nagwek2"/>
        <w:numPr>
          <w:ilvl w:val="0"/>
          <w:numId w:val="27"/>
        </w:numPr>
      </w:pPr>
      <w:r w:rsidRPr="008A0DBC">
        <w:t>gwarancjach ubezpieczeniowych;</w:t>
      </w:r>
    </w:p>
    <w:p w14:paraId="2821A93B" w14:textId="77777777" w:rsidR="00A870F7" w:rsidRPr="008A0DBC" w:rsidRDefault="00A870F7" w:rsidP="00B1102B">
      <w:pPr>
        <w:pStyle w:val="Nagwek2"/>
        <w:numPr>
          <w:ilvl w:val="0"/>
          <w:numId w:val="27"/>
        </w:numPr>
      </w:pPr>
      <w:r w:rsidRPr="008A0DBC">
        <w:t>por</w:t>
      </w:r>
      <w:r w:rsidRPr="00B1102B">
        <w:rPr>
          <w:rFonts w:ascii="TimesNewRoman" w:eastAsia="TimesNewRoman" w:cs="TimesNewRoman" w:hint="eastAsia"/>
        </w:rPr>
        <w:t>ę</w:t>
      </w:r>
      <w:r w:rsidRPr="008A0DBC">
        <w:t>czeniach udzielanych przez podmioty, o których mowa w art. 6b ust. 5 pkt 2 ustawy z dnia 9 listopada 2000 r. o utworzeniu Polskiej Agencji Rozwoju Przedsi</w:t>
      </w:r>
      <w:r w:rsidRPr="00B1102B">
        <w:rPr>
          <w:rFonts w:ascii="TimesNewRoman" w:eastAsia="TimesNewRoman" w:cs="TimesNewRoman" w:hint="eastAsia"/>
        </w:rPr>
        <w:t>ę</w:t>
      </w:r>
      <w:r w:rsidRPr="008A0DBC">
        <w:t>biorczo</w:t>
      </w:r>
      <w:r w:rsidRPr="00B1102B">
        <w:rPr>
          <w:rFonts w:ascii="TimesNewRoman" w:eastAsia="TimesNewRoman" w:cs="TimesNewRoman" w:hint="eastAsia"/>
        </w:rPr>
        <w:t>ś</w:t>
      </w:r>
      <w:r w:rsidRPr="008A0DBC">
        <w:t xml:space="preserve">ci </w:t>
      </w:r>
      <w:bookmarkStart w:id="15" w:name="_Hlk506209985"/>
      <w:r w:rsidRPr="008A0DBC">
        <w:t>(</w:t>
      </w:r>
      <w:bookmarkStart w:id="16" w:name="_Hlk13131888"/>
      <w:r w:rsidRPr="008A0DBC">
        <w:t>t.j. Dz. U. z 2019r. poz. 310</w:t>
      </w:r>
      <w:bookmarkEnd w:id="16"/>
      <w:r w:rsidRPr="008A0DBC">
        <w:t>)</w:t>
      </w:r>
      <w:bookmarkEnd w:id="15"/>
      <w:r w:rsidRPr="008A0DBC">
        <w:t>.</w:t>
      </w:r>
    </w:p>
    <w:p w14:paraId="2E65F634" w14:textId="77777777" w:rsidR="00A870F7" w:rsidRPr="008A0DBC" w:rsidRDefault="00A870F7" w:rsidP="00F11953">
      <w:pPr>
        <w:pStyle w:val="Nagwek2"/>
      </w:pPr>
      <w:r w:rsidRPr="008A0DBC">
        <w:t>Wykonawca zobowiązany jest wnieść wadium na okres związania ofertą.</w:t>
      </w:r>
    </w:p>
    <w:p w14:paraId="18A30475" w14:textId="77777777" w:rsidR="00A870F7" w:rsidRPr="008A0DBC" w:rsidRDefault="00A870F7" w:rsidP="00F11953">
      <w:pPr>
        <w:pStyle w:val="Nagwek2"/>
      </w:pPr>
      <w:r w:rsidRPr="008A0DBC">
        <w:t>Za termin wniesienia wadium w pieniądzu zostanie przyjęty termin uznania rachunku Zamawiającego.</w:t>
      </w:r>
    </w:p>
    <w:p w14:paraId="40EEAEA2" w14:textId="62513EED" w:rsidR="00A870F7" w:rsidRPr="008A0DBC" w:rsidRDefault="00A870F7" w:rsidP="00F11953">
      <w:pPr>
        <w:pStyle w:val="Nagwek2"/>
      </w:pPr>
      <w:r w:rsidRPr="008A0DBC">
        <w:t>W przypadku wnoszenia wadium w formie innej niż w pieniądzu wymagane jest załączenie do oferty oryginalnego dokumentu gwarancji/poręczenia. Beneficjentem wadium wnoszonego w</w:t>
      </w:r>
      <w:r w:rsidR="00C439CA">
        <w:t xml:space="preserve"> </w:t>
      </w:r>
      <w:r w:rsidRPr="008A0DBC">
        <w:t>formie innej niż w pieniądzu jest Zamawiający.</w:t>
      </w:r>
    </w:p>
    <w:p w14:paraId="1FAE4430" w14:textId="77777777" w:rsidR="00A870F7" w:rsidRDefault="00A870F7" w:rsidP="00F11953">
      <w:pPr>
        <w:pStyle w:val="Nagwek2"/>
      </w:pPr>
      <w:r w:rsidRPr="008A0DBC">
        <w:t>Wadium wnoszone w formie innej niż pieniężna musi:</w:t>
      </w:r>
    </w:p>
    <w:p w14:paraId="7B7A95EA" w14:textId="77777777" w:rsidR="00A870F7" w:rsidRDefault="00A870F7" w:rsidP="00B1102B">
      <w:pPr>
        <w:pStyle w:val="Nagwek2"/>
        <w:numPr>
          <w:ilvl w:val="2"/>
          <w:numId w:val="1"/>
        </w:numPr>
      </w:pPr>
      <w:r w:rsidRPr="008A0DBC">
        <w:t>być czynnością jednostronnie zobowiązującą;</w:t>
      </w:r>
    </w:p>
    <w:p w14:paraId="28D61FDB" w14:textId="77777777" w:rsidR="00A870F7" w:rsidRDefault="00A870F7" w:rsidP="00B1102B">
      <w:pPr>
        <w:pStyle w:val="Nagwek2"/>
        <w:numPr>
          <w:ilvl w:val="2"/>
          <w:numId w:val="1"/>
        </w:numPr>
      </w:pPr>
      <w:r w:rsidRPr="008A0DBC">
        <w:t>mieć taką samą płynność jak wadium wniesione w pieniądzu;</w:t>
      </w:r>
    </w:p>
    <w:p w14:paraId="3990D320" w14:textId="77777777" w:rsidR="00A870F7" w:rsidRDefault="00A870F7" w:rsidP="00B1102B">
      <w:pPr>
        <w:pStyle w:val="Nagwek2"/>
        <w:numPr>
          <w:ilvl w:val="2"/>
          <w:numId w:val="1"/>
        </w:numPr>
      </w:pPr>
      <w:r w:rsidRPr="008A0DBC">
        <w:t>obejmować odpowiedzialność za wszystkie przypadki powodujące utratę wadium przez Wykonawcę, określone w art. 46 ust. 4a i 5 ustawy Pzp;</w:t>
      </w:r>
    </w:p>
    <w:p w14:paraId="04003FCE" w14:textId="77777777" w:rsidR="00A870F7" w:rsidRPr="008A0DBC" w:rsidRDefault="00A870F7" w:rsidP="00B1102B">
      <w:pPr>
        <w:pStyle w:val="Nagwek2"/>
        <w:numPr>
          <w:ilvl w:val="2"/>
          <w:numId w:val="1"/>
        </w:numPr>
      </w:pPr>
      <w:r w:rsidRPr="008A0DBC">
        <w:t xml:space="preserve">zawierać w swojej treści nieodwołalne i bezwarunkowe zobowiązanie wystawcy dokumentu do zapłaty kwoty wadium na rzecz Zamawiającego. </w:t>
      </w:r>
    </w:p>
    <w:p w14:paraId="189C78C3" w14:textId="77777777" w:rsidR="00A870F7" w:rsidRPr="008A0DBC" w:rsidRDefault="00A870F7" w:rsidP="00F11953">
      <w:pPr>
        <w:pStyle w:val="Nagwek2"/>
      </w:pPr>
      <w:r w:rsidRPr="008A0DBC">
        <w:lastRenderedPageBreak/>
        <w:t xml:space="preserve">Zamawiający zwróci wadium na zasadach określonych w art. 46 ust.1, 1a, 2 i 4 ustawy Pzp. </w:t>
      </w:r>
    </w:p>
    <w:p w14:paraId="45D189C9" w14:textId="77777777" w:rsidR="00A870F7" w:rsidRPr="008A0DBC" w:rsidRDefault="00A870F7" w:rsidP="00F11953">
      <w:pPr>
        <w:pStyle w:val="Nagwek2"/>
      </w:pPr>
      <w:r w:rsidRPr="008A0DBC">
        <w:t>Zamawiający zażąda ponownego wniesienia wadium przez Wykonawcę, któremu zwrócono wadium na podstawie art. 46 ust. 1 ustawy Pzp, jeżeli w wyniku rozstrzygnięcia odwołania jego oferta została wybrana jako najkorzystniejsza. Wykonawca wnosi wadium w terminie określonym przez Zamawiającego.</w:t>
      </w:r>
    </w:p>
    <w:p w14:paraId="129FBFA9" w14:textId="77777777" w:rsidR="00A870F7" w:rsidRPr="008A0DBC" w:rsidRDefault="00A870F7" w:rsidP="00F11953">
      <w:pPr>
        <w:pStyle w:val="Nagwek2"/>
      </w:pPr>
      <w:r w:rsidRPr="008A0DBC">
        <w:t>Zamawiający zatrzyma wadium wraz z odsetkami, w przypadkach określonych w art. 46 ust. 4a i 5 ustawy Pzp.</w:t>
      </w:r>
    </w:p>
    <w:p w14:paraId="15886F7E" w14:textId="77777777" w:rsidR="008F1B65" w:rsidRPr="008A0DBC" w:rsidRDefault="008F1B65" w:rsidP="00B1102B">
      <w:pPr>
        <w:pStyle w:val="Nagwek2"/>
        <w:numPr>
          <w:ilvl w:val="0"/>
          <w:numId w:val="0"/>
        </w:numPr>
      </w:pPr>
    </w:p>
    <w:p w14:paraId="2E29F7FC" w14:textId="77777777" w:rsidR="008D48A7" w:rsidRPr="008A0DBC" w:rsidRDefault="008D48A7" w:rsidP="00EE6B68">
      <w:pPr>
        <w:pStyle w:val="Nagwek1"/>
      </w:pPr>
      <w:bookmarkStart w:id="17" w:name="_Toc258314251"/>
      <w:r w:rsidRPr="008A0DBC">
        <w:t>Termin zwi</w:t>
      </w:r>
      <w:r w:rsidRPr="008A0DBC">
        <w:rPr>
          <w:rFonts w:eastAsia="TimesNewRoman" w:cs="TimesNewRoman" w:hint="eastAsia"/>
        </w:rPr>
        <w:t>ą</w:t>
      </w:r>
      <w:r w:rsidRPr="008A0DBC">
        <w:t>zania ofert</w:t>
      </w:r>
      <w:r w:rsidRPr="008A0DBC">
        <w:rPr>
          <w:rFonts w:eastAsia="TimesNewRoman" w:cs="TimesNewRoman" w:hint="eastAsia"/>
        </w:rPr>
        <w:t>ą</w:t>
      </w:r>
      <w:bookmarkEnd w:id="17"/>
    </w:p>
    <w:p w14:paraId="1B1B55C4" w14:textId="77777777" w:rsidR="008D48A7" w:rsidRPr="008A0DBC" w:rsidRDefault="008D48A7" w:rsidP="00F11953">
      <w:pPr>
        <w:pStyle w:val="Nagwek2"/>
      </w:pPr>
      <w:r w:rsidRPr="008A0DBC">
        <w:t xml:space="preserve">Wykonawca pozostaje związany ofertą przez okres </w:t>
      </w:r>
      <w:r w:rsidR="00A870F7" w:rsidRPr="008A0DBC">
        <w:t>30</w:t>
      </w:r>
      <w:r w:rsidRPr="008A0DBC">
        <w:t xml:space="preserve"> dni.</w:t>
      </w:r>
    </w:p>
    <w:p w14:paraId="02B6042B" w14:textId="77777777" w:rsidR="008D48A7" w:rsidRPr="008A0DBC" w:rsidRDefault="008D48A7" w:rsidP="00F11953">
      <w:pPr>
        <w:pStyle w:val="Nagwek2"/>
      </w:pPr>
      <w:r w:rsidRPr="008A0DBC">
        <w:t>Bieg terminu związania ofertą rozpoczyna się wraz z upływem terminu składania ofert.</w:t>
      </w:r>
    </w:p>
    <w:p w14:paraId="1BCA8F6F" w14:textId="77777777" w:rsidR="00BF579F" w:rsidRPr="008A0DBC" w:rsidRDefault="00BF579F" w:rsidP="00F11953">
      <w:pPr>
        <w:pStyle w:val="Nagwek2"/>
      </w:pPr>
      <w:r w:rsidRPr="008A0DBC">
        <w:t>W przypadku wniesienia odwołania po upływie terminu składania ofert bieg terminu związania ofertą ulega zawieszeniu do czasu ogłoszenia przez Krajową Izbę Odwoławczą orzeczenia.</w:t>
      </w:r>
    </w:p>
    <w:p w14:paraId="44ED5670" w14:textId="61E7EF53" w:rsidR="00A870F7" w:rsidRPr="008A0DBC" w:rsidRDefault="008D48A7" w:rsidP="00F11953">
      <w:pPr>
        <w:pStyle w:val="Nagwek2"/>
      </w:pPr>
      <w:r w:rsidRPr="008A0DBC">
        <w:rPr>
          <w:rFonts w:eastAsia="TimesNewRoman"/>
        </w:rPr>
        <w:t>Wykonaw</w:t>
      </w:r>
      <w:r w:rsidR="00AF1311" w:rsidRPr="008A0DBC">
        <w:rPr>
          <w:rFonts w:eastAsia="TimesNewRoman"/>
        </w:rPr>
        <w:t>ca samodzielnie lub na wniosek Z</w:t>
      </w:r>
      <w:r w:rsidRPr="008A0DBC">
        <w:rPr>
          <w:rFonts w:eastAsia="TimesNewRoman"/>
        </w:rPr>
        <w:t>amawiającego może przedłużyć ter</w:t>
      </w:r>
      <w:r w:rsidR="008A3895" w:rsidRPr="008A0DBC">
        <w:rPr>
          <w:rFonts w:eastAsia="TimesNewRoman"/>
        </w:rPr>
        <w:t>min związania ofertą, z tym że Z</w:t>
      </w:r>
      <w:r w:rsidRPr="008A0DBC">
        <w:rPr>
          <w:rFonts w:eastAsia="TimesNewRoman"/>
        </w:rPr>
        <w:t>amawiający może tylko raz, co najmniej na 3 dni przed upływem terminu zw</w:t>
      </w:r>
      <w:r w:rsidR="005B4881" w:rsidRPr="008A0DBC">
        <w:rPr>
          <w:rFonts w:eastAsia="TimesNewRoman"/>
        </w:rPr>
        <w:t>iązania ofertą, zwrócić się do W</w:t>
      </w:r>
      <w:r w:rsidRPr="008A0DBC">
        <w:rPr>
          <w:rFonts w:eastAsia="TimesNewRoman"/>
        </w:rPr>
        <w:t>ykonawców o wyrażenie zgody na przedłużenie tego terminu o oznaczony okres, nie dłuższy jednak niż60 dni.</w:t>
      </w:r>
      <w:r w:rsidR="00C439CA">
        <w:rPr>
          <w:rFonts w:eastAsia="TimesNewRoman"/>
        </w:rPr>
        <w:t xml:space="preserve"> </w:t>
      </w:r>
      <w:r w:rsidR="00A870F7" w:rsidRPr="008A0DBC">
        <w:t>Odmowa wyrażenia zgody nie powoduje utraty wadium.</w:t>
      </w:r>
    </w:p>
    <w:p w14:paraId="6019F19C" w14:textId="77777777" w:rsidR="00A870F7" w:rsidRPr="008A0DBC" w:rsidRDefault="00A870F7" w:rsidP="00F11953">
      <w:pPr>
        <w:pStyle w:val="Nagwek2"/>
      </w:pPr>
      <w:r w:rsidRPr="008A0DBC">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5E56CF3A" w14:textId="77777777" w:rsidR="00BF579F" w:rsidRPr="008A0DBC" w:rsidRDefault="00BF579F" w:rsidP="00B1102B">
      <w:pPr>
        <w:pStyle w:val="Nagwek2"/>
        <w:numPr>
          <w:ilvl w:val="0"/>
          <w:numId w:val="0"/>
        </w:numPr>
      </w:pPr>
    </w:p>
    <w:p w14:paraId="4358D0F1" w14:textId="77777777" w:rsidR="008D48A7" w:rsidRPr="008A0DBC" w:rsidRDefault="008D48A7" w:rsidP="00EE6B68">
      <w:pPr>
        <w:pStyle w:val="Nagwek1"/>
      </w:pPr>
      <w:bookmarkStart w:id="18" w:name="_Toc258314252"/>
      <w:r w:rsidRPr="008A0DBC">
        <w:t>Opis sposobu przygotowywania ofert</w:t>
      </w:r>
      <w:bookmarkEnd w:id="18"/>
    </w:p>
    <w:p w14:paraId="41548478" w14:textId="77777777" w:rsidR="008D48A7" w:rsidRPr="008A0DBC" w:rsidRDefault="008D48A7" w:rsidP="00F11953">
      <w:pPr>
        <w:pStyle w:val="Nagwek2"/>
      </w:pPr>
      <w:r w:rsidRPr="008A0DBC">
        <w:t>Wykonawca może złożyć tylko jedną ofertę.</w:t>
      </w:r>
    </w:p>
    <w:p w14:paraId="626ABE0B" w14:textId="40DAD5B9" w:rsidR="008D48A7" w:rsidRPr="008A0DBC" w:rsidRDefault="008D48A7" w:rsidP="00F11953">
      <w:pPr>
        <w:pStyle w:val="Nagwek2"/>
      </w:pPr>
      <w:r w:rsidRPr="008A0DBC">
        <w:t>Tre</w:t>
      </w:r>
      <w:r w:rsidRPr="008A0DBC">
        <w:rPr>
          <w:rFonts w:ascii="TimesNewRoman" w:eastAsia="TimesNewRoman" w:cs="TimesNewRoman" w:hint="eastAsia"/>
        </w:rPr>
        <w:t>ść</w:t>
      </w:r>
      <w:r w:rsidR="00C439CA">
        <w:rPr>
          <w:rFonts w:ascii="TimesNewRoman" w:eastAsia="TimesNewRoman" w:cs="TimesNewRoman"/>
        </w:rPr>
        <w:t xml:space="preserve"> </w:t>
      </w:r>
      <w:r w:rsidRPr="008A0DBC">
        <w:t>oferty musi odpowiada</w:t>
      </w:r>
      <w:r w:rsidRPr="008A0DBC">
        <w:rPr>
          <w:rFonts w:ascii="TimesNewRoman" w:eastAsia="TimesNewRoman" w:cs="TimesNewRoman" w:hint="eastAsia"/>
        </w:rPr>
        <w:t>ć</w:t>
      </w:r>
      <w:r w:rsidR="00C439CA">
        <w:rPr>
          <w:rFonts w:ascii="TimesNewRoman" w:eastAsia="TimesNewRoman" w:cs="TimesNewRoman"/>
        </w:rPr>
        <w:t xml:space="preserve"> </w:t>
      </w:r>
      <w:r w:rsidRPr="008A0DBC">
        <w:t>tre</w:t>
      </w:r>
      <w:r w:rsidRPr="008A0DBC">
        <w:rPr>
          <w:rFonts w:ascii="TimesNewRoman" w:eastAsia="TimesNewRoman" w:cs="TimesNewRoman" w:hint="eastAsia"/>
        </w:rPr>
        <w:t>ś</w:t>
      </w:r>
      <w:r w:rsidRPr="008A0DBC">
        <w:t xml:space="preserve">ci </w:t>
      </w:r>
      <w:r w:rsidR="00713E16" w:rsidRPr="008A0DBC">
        <w:t>SIWZ</w:t>
      </w:r>
      <w:r w:rsidRPr="008A0DBC">
        <w:t>.</w:t>
      </w:r>
    </w:p>
    <w:p w14:paraId="34098CA8" w14:textId="77777777" w:rsidR="008D48A7" w:rsidRPr="008A0DBC" w:rsidRDefault="008D48A7" w:rsidP="00F11953">
      <w:pPr>
        <w:pStyle w:val="Nagwek2"/>
      </w:pPr>
      <w:r w:rsidRPr="008A0DBC">
        <w:t>Zamawiający nie przewiduje zwrot</w:t>
      </w:r>
      <w:r w:rsidR="00A54376" w:rsidRPr="008A0DBC">
        <w:t>u</w:t>
      </w:r>
      <w:r w:rsidRPr="008A0DBC">
        <w:t xml:space="preserve"> kosztów udziału w postępowaniu.</w:t>
      </w:r>
    </w:p>
    <w:p w14:paraId="6D65C8A5" w14:textId="77777777" w:rsidR="008D48A7" w:rsidRPr="008A0DBC" w:rsidRDefault="008D48A7" w:rsidP="00F11953">
      <w:pPr>
        <w:pStyle w:val="Nagwek2"/>
      </w:pPr>
      <w:r w:rsidRPr="008A0DBC">
        <w:t>W przypadku uniewa</w:t>
      </w:r>
      <w:r w:rsidRPr="008A0DBC">
        <w:rPr>
          <w:rFonts w:ascii="TimesNewRoman" w:eastAsia="TimesNewRoman" w:cs="TimesNewRoman"/>
        </w:rPr>
        <w:t>ż</w:t>
      </w:r>
      <w:r w:rsidRPr="008A0DBC">
        <w:t>nienia post</w:t>
      </w:r>
      <w:r w:rsidRPr="008A0DBC">
        <w:rPr>
          <w:rFonts w:ascii="TimesNewRoman" w:eastAsia="TimesNewRoman" w:cs="TimesNewRoman" w:hint="eastAsia"/>
        </w:rPr>
        <w:t>ę</w:t>
      </w:r>
      <w:r w:rsidRPr="008A0DBC">
        <w:t>powania o udzielenie zamówienia z przyczyn le</w:t>
      </w:r>
      <w:r w:rsidRPr="008A0DBC">
        <w:rPr>
          <w:rFonts w:ascii="TimesNewRoman" w:eastAsia="TimesNewRoman" w:cs="TimesNewRoman"/>
        </w:rPr>
        <w:t>ż</w:t>
      </w:r>
      <w:r w:rsidRPr="008A0DBC">
        <w:rPr>
          <w:rFonts w:ascii="TimesNewRoman" w:eastAsia="TimesNewRoman" w:cs="TimesNewRoman" w:hint="eastAsia"/>
        </w:rPr>
        <w:t>ą</w:t>
      </w:r>
      <w:r w:rsidR="00325E66" w:rsidRPr="008A0DBC">
        <w:t>cych po stronie Z</w:t>
      </w:r>
      <w:r w:rsidRPr="008A0DBC">
        <w:t>amawiaj</w:t>
      </w:r>
      <w:r w:rsidRPr="008A0DBC">
        <w:rPr>
          <w:rFonts w:ascii="TimesNewRoman" w:eastAsia="TimesNewRoman" w:cs="TimesNewRoman" w:hint="eastAsia"/>
        </w:rPr>
        <w:t>ą</w:t>
      </w:r>
      <w:r w:rsidR="00325E66" w:rsidRPr="008A0DBC">
        <w:t>cego, W</w:t>
      </w:r>
      <w:r w:rsidRPr="008A0DBC">
        <w:t>ykonawcom, którzy zło</w:t>
      </w:r>
      <w:r w:rsidRPr="008A0DBC">
        <w:rPr>
          <w:rFonts w:ascii="TimesNewRoman" w:eastAsia="TimesNewRoman" w:cs="TimesNewRoman"/>
        </w:rPr>
        <w:t>ż</w:t>
      </w:r>
      <w:r w:rsidRPr="008A0DBC">
        <w:t>yli oferty niepodlegaj</w:t>
      </w:r>
      <w:r w:rsidRPr="008A0DBC">
        <w:rPr>
          <w:rFonts w:ascii="TimesNewRoman" w:eastAsia="TimesNewRoman" w:cs="TimesNewRoman" w:hint="eastAsia"/>
        </w:rPr>
        <w:t>ą</w:t>
      </w:r>
      <w:r w:rsidRPr="008A0DBC">
        <w:t>ce odrzuceniu, przysługuje roszczenie o zwrot uzasadnionych kosztów uczestnictwa w post</w:t>
      </w:r>
      <w:r w:rsidRPr="008A0DBC">
        <w:rPr>
          <w:rFonts w:ascii="TimesNewRoman" w:eastAsia="TimesNewRoman" w:cs="TimesNewRoman" w:hint="eastAsia"/>
        </w:rPr>
        <w:t>ę</w:t>
      </w:r>
      <w:r w:rsidRPr="008A0DBC">
        <w:t>powaniu, w szczególno</w:t>
      </w:r>
      <w:r w:rsidRPr="008A0DBC">
        <w:rPr>
          <w:rFonts w:ascii="TimesNewRoman" w:eastAsia="TimesNewRoman" w:cs="TimesNewRoman" w:hint="eastAsia"/>
        </w:rPr>
        <w:t>ś</w:t>
      </w:r>
      <w:r w:rsidRPr="008A0DBC">
        <w:t>ci kosztów przygotowania oferty.</w:t>
      </w:r>
    </w:p>
    <w:p w14:paraId="74CF43F2" w14:textId="77777777" w:rsidR="008D48A7" w:rsidRPr="008A0DBC" w:rsidRDefault="008D48A7" w:rsidP="00F11953">
      <w:pPr>
        <w:pStyle w:val="Nagwek2"/>
      </w:pPr>
      <w:r w:rsidRPr="008A0DBC">
        <w:t xml:space="preserve">Oferta wraz ze stanowiącymi jej integralną część załącznikami musi </w:t>
      </w:r>
      <w:r w:rsidR="005B4881" w:rsidRPr="008A0DBC">
        <w:t>być sporządzona przez W</w:t>
      </w:r>
      <w:r w:rsidR="003D0409" w:rsidRPr="008A0DBC">
        <w:t>ykonawcę</w:t>
      </w:r>
      <w:r w:rsidRPr="008A0DBC">
        <w:t xml:space="preserve"> ściśle według postanowień niniejszej </w:t>
      </w:r>
      <w:r w:rsidR="003D0409" w:rsidRPr="008A0DBC">
        <w:t>SIWZ.</w:t>
      </w:r>
    </w:p>
    <w:p w14:paraId="4E6E8B3B" w14:textId="77777777" w:rsidR="008D48A7" w:rsidRPr="00C0343D" w:rsidRDefault="008D48A7" w:rsidP="00F11953">
      <w:pPr>
        <w:pStyle w:val="Nagwek2"/>
      </w:pPr>
      <w:r w:rsidRPr="00C0343D">
        <w:t xml:space="preserve">Oferta musi być sporządzona według wzoru formularza oferty stanowiącego załącznik do niniejszej </w:t>
      </w:r>
      <w:r w:rsidR="003D0409" w:rsidRPr="00C0343D">
        <w:t xml:space="preserve"> SIWZ</w:t>
      </w:r>
      <w:r w:rsidRPr="00C0343D">
        <w:t>.</w:t>
      </w:r>
    </w:p>
    <w:p w14:paraId="01E03B11" w14:textId="77777777" w:rsidR="008D48A7" w:rsidRPr="008A0DBC" w:rsidRDefault="008D48A7" w:rsidP="00F11953">
      <w:pPr>
        <w:pStyle w:val="Nagwek2"/>
      </w:pPr>
      <w:r w:rsidRPr="008A0DBC">
        <w:t>O</w:t>
      </w:r>
      <w:r w:rsidR="003D0409" w:rsidRPr="008A0DBC">
        <w:t>ferta powinna być sporządzona</w:t>
      </w:r>
      <w:r w:rsidRPr="008A0DBC">
        <w:t xml:space="preserve"> w języku polskim, </w:t>
      </w:r>
      <w:r w:rsidR="00945B58" w:rsidRPr="008A0DBC">
        <w:t xml:space="preserve">zrozumiale i czytelnie, napisana komputerowo lub </w:t>
      </w:r>
      <w:r w:rsidRPr="008A0DBC">
        <w:t>nie</w:t>
      </w:r>
      <w:r w:rsidR="00945B58" w:rsidRPr="008A0DBC">
        <w:t xml:space="preserve">ścieralnym </w:t>
      </w:r>
      <w:r w:rsidRPr="008A0DBC">
        <w:t>atramentem.</w:t>
      </w:r>
    </w:p>
    <w:p w14:paraId="1246AC7B" w14:textId="77777777" w:rsidR="005631F3" w:rsidRPr="008A0DBC" w:rsidRDefault="009D760C" w:rsidP="00F11953">
      <w:pPr>
        <w:pStyle w:val="Nagwek2"/>
      </w:pPr>
      <w:r w:rsidRPr="008A0DBC">
        <w:lastRenderedPageBreak/>
        <w:t>S</w:t>
      </w:r>
      <w:r w:rsidR="008D48A7" w:rsidRPr="008A0DBC">
        <w:t xml:space="preserve">trony oferty wraz z załącznikami </w:t>
      </w:r>
      <w:r w:rsidRPr="008A0DBC">
        <w:t>powinny być</w:t>
      </w:r>
      <w:r w:rsidR="008D48A7" w:rsidRPr="008A0DBC">
        <w:t xml:space="preserve"> kolejno ponumerowane</w:t>
      </w:r>
      <w:r w:rsidR="005631F3" w:rsidRPr="008A0DBC">
        <w:t>,</w:t>
      </w:r>
      <w:r w:rsidR="008D48A7" w:rsidRPr="008A0DBC">
        <w:t xml:space="preserve"> złączone w sposób trwały oraz na każdej stronie podpisane przez osobę (osoby) </w:t>
      </w:r>
      <w:r w:rsidR="00536FAD" w:rsidRPr="008A0DBC">
        <w:t>uprawnione</w:t>
      </w:r>
      <w:r w:rsidR="008A3895" w:rsidRPr="008A0DBC">
        <w:t xml:space="preserve"> do reprezentowania W</w:t>
      </w:r>
      <w:r w:rsidR="005631F3" w:rsidRPr="008A0DBC">
        <w:t>ykonawcy, zgodnie z formą reprezentacji określoną w dokumentach rejestrowych</w:t>
      </w:r>
      <w:r w:rsidR="008D48A7" w:rsidRPr="008A0DBC">
        <w:t>, przy czym co najmniej na pierwszej i ostatniej s</w:t>
      </w:r>
      <w:r w:rsidR="005631F3" w:rsidRPr="008A0DBC">
        <w:t>troni</w:t>
      </w:r>
      <w:r w:rsidR="00536FAD" w:rsidRPr="008A0DBC">
        <w:t>e oferty podpis (podpisy) winny</w:t>
      </w:r>
      <w:r w:rsidR="005631F3" w:rsidRPr="008A0DBC">
        <w:t xml:space="preserve"> być</w:t>
      </w:r>
      <w:r w:rsidR="00536FAD" w:rsidRPr="008A0DBC">
        <w:t xml:space="preserve"> opatrzone</w:t>
      </w:r>
      <w:r w:rsidR="008A3895" w:rsidRPr="008A0DBC">
        <w:t xml:space="preserve"> pieczęcią imienną W</w:t>
      </w:r>
      <w:r w:rsidR="008D48A7" w:rsidRPr="008A0DBC">
        <w:t>ykonawcy. Pozostałe strony mogą być parafowane.</w:t>
      </w:r>
    </w:p>
    <w:p w14:paraId="3C53B218" w14:textId="58E2064B" w:rsidR="008D48A7" w:rsidRPr="008A0DBC" w:rsidRDefault="005631F3" w:rsidP="00F11953">
      <w:pPr>
        <w:pStyle w:val="Nagwek2"/>
      </w:pPr>
      <w:r w:rsidRPr="008A0DBC">
        <w:t>Jeżeli uprawnienie dla osób p</w:t>
      </w:r>
      <w:r w:rsidR="00536FAD" w:rsidRPr="008A0DBC">
        <w:t>odpisujących ofertę nie wynika</w:t>
      </w:r>
      <w:r w:rsidR="006C4822" w:rsidRPr="008A0DBC">
        <w:t xml:space="preserve"> z </w:t>
      </w:r>
      <w:r w:rsidRPr="008A0DBC">
        <w:t>dokumentów</w:t>
      </w:r>
      <w:r w:rsidR="00C439CA">
        <w:t xml:space="preserve"> </w:t>
      </w:r>
      <w:r w:rsidRPr="008A0DBC">
        <w:t>rejestrowych, do oferty należy dołączyć pełnomocnictwo udzielone przez osoby uprawnione,</w:t>
      </w:r>
      <w:r w:rsidR="00C439CA">
        <w:t xml:space="preserve"> </w:t>
      </w:r>
      <w:r w:rsidRPr="008A0DBC">
        <w:t>figurujące w rejestrze handlowym lub innym dokumencie.</w:t>
      </w:r>
      <w:r w:rsidR="00C439CA">
        <w:t xml:space="preserve"> </w:t>
      </w:r>
      <w:r w:rsidRPr="008A0DBC">
        <w:t>Pełnomocnictwo musi być złożone w formie oryginału lub kopii poświadczonej notarialnie.</w:t>
      </w:r>
    </w:p>
    <w:p w14:paraId="71E4112A" w14:textId="72185FD5" w:rsidR="008D48A7" w:rsidRPr="008A0DBC" w:rsidRDefault="008D48A7" w:rsidP="00F11953">
      <w:pPr>
        <w:pStyle w:val="Nagwek2"/>
      </w:pPr>
      <w:r w:rsidRPr="008A0DBC">
        <w:t>Wszelk</w:t>
      </w:r>
      <w:r w:rsidR="00945B58" w:rsidRPr="008A0DBC">
        <w:t>ie poprawki lub zmiany w treści</w:t>
      </w:r>
      <w:r w:rsidRPr="008A0DBC">
        <w:t xml:space="preserve"> oferty muszą być parafowane przez osobę (osoby) podpisujące ofertę i</w:t>
      </w:r>
      <w:r w:rsidR="00C439CA">
        <w:t xml:space="preserve"> </w:t>
      </w:r>
      <w:r w:rsidR="00AF1311" w:rsidRPr="008A0DBC">
        <w:t>opatrzone datami ich dokonania - w przeciwnym wypadku nie będą uwzględniane.</w:t>
      </w:r>
    </w:p>
    <w:p w14:paraId="55737F47" w14:textId="77777777" w:rsidR="008D48A7" w:rsidRPr="00C0343D" w:rsidRDefault="00034D1A" w:rsidP="00F11953">
      <w:pPr>
        <w:pStyle w:val="Nagwek2"/>
      </w:pPr>
      <w:r w:rsidRPr="008A0DBC">
        <w:t>Ofertę oraz pozostałe dokumenty i oświadczenia należy złożyć</w:t>
      </w:r>
      <w:r w:rsidR="00B05777" w:rsidRPr="008A0DBC">
        <w:t xml:space="preserve"> w zamkniętym, nieprzezroczystym opakowaniu, uniemożliwiającym odczytanie jego zawartości, </w:t>
      </w:r>
      <w:r w:rsidR="00AF1311" w:rsidRPr="008A0DBC">
        <w:t>oznaczonym nazwą i adresem Z</w:t>
      </w:r>
      <w:r w:rsidR="00B05777" w:rsidRPr="008A0DBC">
        <w:t>amawiającego oraz opisanym</w:t>
      </w:r>
      <w:r w:rsidR="008D48A7" w:rsidRPr="008A0DBC">
        <w:t xml:space="preserve"> w następujący sposób: „Oferta na: </w:t>
      </w:r>
      <w:r w:rsidR="00A870F7" w:rsidRPr="008A0DBC">
        <w:t>Dostosowanie pomieszczenia w budynku po starej kotłowni, w której zlokalizowany jest obecny węzeł cieplny na potrzeby montażu nowego węzła cieplnego w zakresie prac budowlanych, instalacji sanitarnych i elektrycznych.</w:t>
      </w:r>
      <w:r w:rsidR="00C0343D">
        <w:t xml:space="preserve"> </w:t>
      </w:r>
      <w:r w:rsidR="008D48A7" w:rsidRPr="00C0343D">
        <w:t xml:space="preserve">NIE OTWIERAĆ przed: </w:t>
      </w:r>
      <w:r w:rsidR="00C0343D" w:rsidRPr="00C0343D">
        <w:t>2019-09-03</w:t>
      </w:r>
      <w:r w:rsidR="008D48A7" w:rsidRPr="00C0343D">
        <w:t xml:space="preserve"> godz. </w:t>
      </w:r>
      <w:r w:rsidR="00A870F7" w:rsidRPr="00C0343D">
        <w:t>10:00</w:t>
      </w:r>
      <w:r w:rsidR="00B05777" w:rsidRPr="00C0343D">
        <w:t>”.</w:t>
      </w:r>
    </w:p>
    <w:p w14:paraId="4AE6ACEB" w14:textId="77777777" w:rsidR="008C47F9" w:rsidRPr="008A0DBC" w:rsidRDefault="008D48A7" w:rsidP="00F11953">
      <w:pPr>
        <w:pStyle w:val="Nagwek2"/>
      </w:pPr>
      <w:r w:rsidRPr="008A0DBC">
        <w:t>Wykonawca może wprowadzić zmiany lub wycofać złożoną przez siebie ofertę wyłącznie przed terminem składania ofert i pod warunkiem,</w:t>
      </w:r>
      <w:r w:rsidR="002962E0" w:rsidRPr="008A0DBC">
        <w:t xml:space="preserve"> że przed u</w:t>
      </w:r>
      <w:r w:rsidR="008A3895" w:rsidRPr="008A0DBC">
        <w:t>pływem tego terminu Z</w:t>
      </w:r>
      <w:r w:rsidRPr="008A0DBC">
        <w:t>amawiający otrzyma pisemne powiadomienie o wprowadzeniu zmian lub wycofaniu oferty. Powiadomienie to musi być op</w:t>
      </w:r>
      <w:r w:rsidR="00CF3703" w:rsidRPr="008A0DBC">
        <w:t>isane w sposób wskazany w pk</w:t>
      </w:r>
      <w:r w:rsidR="00CF3703" w:rsidRPr="00C439CA">
        <w:t xml:space="preserve">t </w:t>
      </w:r>
      <w:r w:rsidR="002962E0" w:rsidRPr="00C439CA">
        <w:t>15</w:t>
      </w:r>
      <w:r w:rsidR="00536FAD" w:rsidRPr="00C439CA">
        <w:t>.11</w:t>
      </w:r>
      <w:r w:rsidRPr="008A0DBC">
        <w:t xml:space="preserve"> oraz dodatkowo oznaczone słowami „ZMIANA” lub „WYCOFANIE”.</w:t>
      </w:r>
    </w:p>
    <w:p w14:paraId="0E84A351" w14:textId="77777777" w:rsidR="00B51D96" w:rsidRPr="008A0DBC" w:rsidRDefault="00B51D96" w:rsidP="00F11953">
      <w:pPr>
        <w:pStyle w:val="Nagwek2"/>
      </w:pPr>
      <w:r w:rsidRPr="008A0DBC">
        <w:t>W sytuacji, gdy oferta zawiera informacje stanowiące tajemnicę przedsiębiorstwa w rozumieniu przepisów ustawy o zwalczaniu nieuczciwej konkurencji (</w:t>
      </w:r>
      <w:bookmarkStart w:id="19" w:name="_Hlk13129570"/>
      <w:r w:rsidR="00532E78" w:rsidRPr="008A0DBC">
        <w:t>t.j. Dz. U. z 2019r. poz. 1010</w:t>
      </w:r>
      <w:bookmarkEnd w:id="19"/>
      <w:r w:rsidR="008A3895" w:rsidRPr="008A0DBC">
        <w:t>), W</w:t>
      </w:r>
      <w:r w:rsidRPr="008A0DBC">
        <w:t>ykonawca winien, nie później niż w terminie składania ofert, w sposób nie budzący wątpliwości, zastrzec wraz z uzasadnieniem, które spośród zawartych w ofercie informacji stanowią tajemnicę przedsiębiorstwa i nie mogą być udostępniane innym uczestnikom postępowania. Informacje te winny być umieszczone odrębnie od pozostałych informacji zawartych w ofercie, w osobnej wewnętrznej kopercie, oznaczonej klauzulą: ”</w:t>
      </w:r>
      <w:r w:rsidRPr="008A0DBC">
        <w:rPr>
          <w:i/>
        </w:rPr>
        <w:t>Informacje stanowiące tajemnicę przedsiębiorstwa – nie udostępniać</w:t>
      </w:r>
      <w:r w:rsidRPr="008A0DBC">
        <w:t xml:space="preserve">”. </w:t>
      </w:r>
    </w:p>
    <w:p w14:paraId="117A1C24" w14:textId="77777777" w:rsidR="008C47F9" w:rsidRPr="008A0DBC" w:rsidRDefault="00B51D96" w:rsidP="00F11953">
      <w:pPr>
        <w:pStyle w:val="Nagwek2"/>
      </w:pPr>
      <w:r w:rsidRPr="008A0DBC">
        <w:t>Wykonawca nie może zastrzec informacji, o których mowa w art. 86 ust. 4 ustawy Pzp.</w:t>
      </w:r>
    </w:p>
    <w:p w14:paraId="14965005" w14:textId="77777777" w:rsidR="008D48A7" w:rsidRPr="008A0DBC" w:rsidRDefault="008D48A7" w:rsidP="00EE6B68">
      <w:pPr>
        <w:pStyle w:val="Nagwek1"/>
      </w:pPr>
      <w:bookmarkStart w:id="20" w:name="_Toc258314253"/>
      <w:r w:rsidRPr="008A0DBC">
        <w:t>Miejsce oraz termin składania i otwarcia ofert</w:t>
      </w:r>
      <w:bookmarkEnd w:id="20"/>
    </w:p>
    <w:p w14:paraId="65889978" w14:textId="77777777" w:rsidR="008D48A7" w:rsidRPr="008A0DBC" w:rsidRDefault="008D48A7" w:rsidP="00F11953">
      <w:pPr>
        <w:pStyle w:val="Nagwek2"/>
      </w:pPr>
      <w:r w:rsidRPr="008A0DBC">
        <w:t xml:space="preserve">Oferty należy składać w </w:t>
      </w:r>
      <w:r w:rsidR="00A870F7" w:rsidRPr="008A0DBC">
        <w:t>siedzibie Zamawiającego</w:t>
      </w:r>
      <w:r w:rsidRPr="008A0DBC">
        <w:t xml:space="preserve">, pokój nr: </w:t>
      </w:r>
      <w:r w:rsidR="00A870F7" w:rsidRPr="008A0DBC">
        <w:t>Sekretariat I piętro budynku administracyjnego</w:t>
      </w:r>
      <w:r w:rsidRPr="008A0DBC">
        <w:t xml:space="preserve"> do dnia </w:t>
      </w:r>
      <w:r w:rsidR="00C0343D" w:rsidRPr="00C0343D">
        <w:t>2019-09-03</w:t>
      </w:r>
      <w:r w:rsidRPr="00C0343D">
        <w:t xml:space="preserve"> do godz. </w:t>
      </w:r>
      <w:r w:rsidR="00A870F7" w:rsidRPr="00C0343D">
        <w:t>09:45</w:t>
      </w:r>
      <w:r w:rsidRPr="00C0343D">
        <w:t>.</w:t>
      </w:r>
    </w:p>
    <w:p w14:paraId="44747FA3" w14:textId="77777777" w:rsidR="008D48A7" w:rsidRPr="008A0DBC" w:rsidRDefault="00656498" w:rsidP="00F11953">
      <w:pPr>
        <w:pStyle w:val="Nagwek2"/>
      </w:pPr>
      <w:r w:rsidRPr="008A0DBC">
        <w:t>Zama</w:t>
      </w:r>
      <w:r w:rsidR="005B4881" w:rsidRPr="008A0DBC">
        <w:t xml:space="preserve">wiający </w:t>
      </w:r>
      <w:r w:rsidR="005E7FA8" w:rsidRPr="008A0DBC">
        <w:t>niezwłocznie zwróci ofertę Wykonawcy, która została złożona po terminie składania ofert</w:t>
      </w:r>
      <w:r w:rsidR="008D48A7" w:rsidRPr="008A0DBC">
        <w:t>.</w:t>
      </w:r>
    </w:p>
    <w:p w14:paraId="44517166" w14:textId="77777777" w:rsidR="008D48A7" w:rsidRPr="008A0DBC" w:rsidRDefault="008D48A7" w:rsidP="00F11953">
      <w:pPr>
        <w:pStyle w:val="Nagwek2"/>
      </w:pPr>
      <w:r w:rsidRPr="008A0DBC">
        <w:t xml:space="preserve">Otwarcie ofert nastąpi w dniu: </w:t>
      </w:r>
      <w:r w:rsidR="00C0343D" w:rsidRPr="00C0343D">
        <w:t>2019-09-03</w:t>
      </w:r>
      <w:r w:rsidRPr="00C0343D">
        <w:t xml:space="preserve"> o godz. </w:t>
      </w:r>
      <w:r w:rsidR="00A870F7" w:rsidRPr="00C0343D">
        <w:t>10:00</w:t>
      </w:r>
      <w:r w:rsidRPr="00C0343D">
        <w:t>,</w:t>
      </w:r>
      <w:r w:rsidRPr="008A0DBC">
        <w:t xml:space="preserve"> w </w:t>
      </w:r>
      <w:r w:rsidR="00A870F7" w:rsidRPr="008A0DBC">
        <w:t>siedzibie Zamawiającego</w:t>
      </w:r>
      <w:r w:rsidRPr="008A0DBC">
        <w:t xml:space="preserve">, pokój nr </w:t>
      </w:r>
      <w:r w:rsidR="00A870F7" w:rsidRPr="008A0DBC">
        <w:t>6, I piętro budynku administracyjnego</w:t>
      </w:r>
      <w:r w:rsidRPr="008A0DBC">
        <w:t>.</w:t>
      </w:r>
    </w:p>
    <w:p w14:paraId="03782016" w14:textId="77777777" w:rsidR="008D48A7" w:rsidRPr="008A0DBC" w:rsidRDefault="008D48A7" w:rsidP="00F11953">
      <w:pPr>
        <w:pStyle w:val="Nagwek2"/>
      </w:pPr>
      <w:r w:rsidRPr="008A0DBC">
        <w:t>Otwarcie ofert jest jawne.</w:t>
      </w:r>
    </w:p>
    <w:p w14:paraId="3273B127" w14:textId="1F5275E8" w:rsidR="008D48A7" w:rsidRPr="008A0DBC" w:rsidRDefault="008D48A7" w:rsidP="00F11953">
      <w:pPr>
        <w:pStyle w:val="Nagwek2"/>
      </w:pPr>
      <w:r w:rsidRPr="008A0DBC">
        <w:lastRenderedPageBreak/>
        <w:t>Bezpo</w:t>
      </w:r>
      <w:r w:rsidRPr="008A0DBC">
        <w:rPr>
          <w:rFonts w:ascii="TimesNewRoman" w:eastAsia="TimesNewRoman" w:cs="TimesNewRoman" w:hint="eastAsia"/>
        </w:rPr>
        <w:t>ś</w:t>
      </w:r>
      <w:r w:rsidRPr="008A0DBC">
        <w:t>rednio przed otwarciem ofert Zamawiaj</w:t>
      </w:r>
      <w:r w:rsidRPr="008A0DBC">
        <w:rPr>
          <w:rFonts w:ascii="TimesNewRoman" w:eastAsia="TimesNewRoman" w:cs="TimesNewRoman" w:hint="eastAsia"/>
        </w:rPr>
        <w:t>ą</w:t>
      </w:r>
      <w:r w:rsidRPr="008A0DBC">
        <w:t>cy podaje kwot</w:t>
      </w:r>
      <w:r w:rsidRPr="008A0DBC">
        <w:rPr>
          <w:rFonts w:ascii="TimesNewRoman" w:eastAsia="TimesNewRoman" w:cs="TimesNewRoman" w:hint="eastAsia"/>
        </w:rPr>
        <w:t>ę</w:t>
      </w:r>
      <w:r w:rsidRPr="008A0DBC">
        <w:t>, jak</w:t>
      </w:r>
      <w:r w:rsidRPr="008A0DBC">
        <w:rPr>
          <w:rFonts w:ascii="TimesNewRoman" w:eastAsia="TimesNewRoman" w:cs="TimesNewRoman" w:hint="eastAsia"/>
        </w:rPr>
        <w:t>ą</w:t>
      </w:r>
      <w:r w:rsidR="00C439CA">
        <w:rPr>
          <w:rFonts w:ascii="TimesNewRoman" w:eastAsia="TimesNewRoman" w:cs="TimesNewRoman"/>
        </w:rPr>
        <w:t xml:space="preserve"> </w:t>
      </w:r>
      <w:r w:rsidRPr="008A0DBC">
        <w:t>zamierza przeznaczy</w:t>
      </w:r>
      <w:r w:rsidRPr="008A0DBC">
        <w:rPr>
          <w:rFonts w:ascii="TimesNewRoman" w:eastAsia="TimesNewRoman" w:cs="TimesNewRoman" w:hint="eastAsia"/>
        </w:rPr>
        <w:t>ć</w:t>
      </w:r>
      <w:r w:rsidR="00C439CA">
        <w:rPr>
          <w:rFonts w:ascii="TimesNewRoman" w:eastAsia="TimesNewRoman" w:cs="TimesNewRoman"/>
        </w:rPr>
        <w:t xml:space="preserve"> </w:t>
      </w:r>
      <w:r w:rsidRPr="008A0DBC">
        <w:t>na sfinansowanie zamówienia.</w:t>
      </w:r>
    </w:p>
    <w:p w14:paraId="1B5FF1BF" w14:textId="39820AAA" w:rsidR="00EB7871" w:rsidRPr="008A0DBC" w:rsidRDefault="008D48A7" w:rsidP="00F11953">
      <w:pPr>
        <w:pStyle w:val="Nagwek2"/>
      </w:pPr>
      <w:r w:rsidRPr="008A0DBC">
        <w:t>Podczas otwarcia ofert podaje si</w:t>
      </w:r>
      <w:r w:rsidRPr="008A0DBC">
        <w:rPr>
          <w:rFonts w:ascii="TimesNewRoman" w:eastAsia="TimesNewRoman" w:cs="TimesNewRoman" w:hint="eastAsia"/>
        </w:rPr>
        <w:t>ę</w:t>
      </w:r>
      <w:r w:rsidR="00C439CA">
        <w:rPr>
          <w:rFonts w:ascii="TimesNewRoman" w:eastAsia="TimesNewRoman" w:cs="TimesNewRoman"/>
        </w:rPr>
        <w:t xml:space="preserve"> </w:t>
      </w:r>
      <w:r w:rsidR="005B4881" w:rsidRPr="008A0DBC">
        <w:t>nazwy (firmy) oraz adresy W</w:t>
      </w:r>
      <w:r w:rsidRPr="008A0DBC">
        <w:t>ykonawców, a tak</w:t>
      </w:r>
      <w:r w:rsidRPr="008A0DBC">
        <w:rPr>
          <w:rFonts w:ascii="TimesNewRoman" w:eastAsia="TimesNewRoman" w:cs="TimesNewRoman"/>
        </w:rPr>
        <w:t>ż</w:t>
      </w:r>
      <w:r w:rsidRPr="008A0DBC">
        <w:t>e informacje dotycz</w:t>
      </w:r>
      <w:r w:rsidRPr="008A0DBC">
        <w:rPr>
          <w:rFonts w:ascii="TimesNewRoman" w:eastAsia="TimesNewRoman" w:cs="TimesNewRoman" w:hint="eastAsia"/>
        </w:rPr>
        <w:t>ą</w:t>
      </w:r>
      <w:r w:rsidRPr="008A0DBC">
        <w:t>ce ceny, terminu wykonania zamówienia, okresu gwarancji i warunków płatno</w:t>
      </w:r>
      <w:r w:rsidRPr="008A0DBC">
        <w:rPr>
          <w:rFonts w:ascii="TimesNewRoman" w:eastAsia="TimesNewRoman" w:cs="TimesNewRoman" w:hint="eastAsia"/>
        </w:rPr>
        <w:t>ś</w:t>
      </w:r>
      <w:r w:rsidRPr="008A0DBC">
        <w:t>ci zawartych w ofertach.</w:t>
      </w:r>
    </w:p>
    <w:p w14:paraId="4AC9F84A" w14:textId="77777777" w:rsidR="00B51D96" w:rsidRPr="008A0DBC" w:rsidRDefault="008A3895" w:rsidP="00F11953">
      <w:pPr>
        <w:pStyle w:val="Nagwek2"/>
      </w:pPr>
      <w:r w:rsidRPr="008A0DBC">
        <w:t>Niezwłocznie po otwarciu ofert Z</w:t>
      </w:r>
      <w:r w:rsidR="00B51D96" w:rsidRPr="008A0DBC">
        <w:t>amawiający zamieści na stronie internetowej informacje dotyczące:</w:t>
      </w:r>
    </w:p>
    <w:p w14:paraId="414708CC" w14:textId="77777777" w:rsidR="00B51D96" w:rsidRPr="008A0DBC" w:rsidRDefault="00B51D96" w:rsidP="00F11953">
      <w:pPr>
        <w:pStyle w:val="Nagwek2"/>
      </w:pPr>
      <w:r w:rsidRPr="008A0DBC">
        <w:t>kwoty, jaką zamierza przeznaczyć na sfinansowanie zamówienia;</w:t>
      </w:r>
    </w:p>
    <w:p w14:paraId="5D2952C0" w14:textId="77777777" w:rsidR="00B51D96" w:rsidRPr="008A0DBC" w:rsidRDefault="00B51D96" w:rsidP="00F11953">
      <w:pPr>
        <w:pStyle w:val="Nagwek2"/>
      </w:pPr>
      <w:r w:rsidRPr="008A0DBC">
        <w:t>f</w:t>
      </w:r>
      <w:r w:rsidR="005B4881" w:rsidRPr="008A0DBC">
        <w:t>irm oraz adresów W</w:t>
      </w:r>
      <w:r w:rsidRPr="008A0DBC">
        <w:t>ykonawców, którzy złożyli oferty w terminie;</w:t>
      </w:r>
    </w:p>
    <w:p w14:paraId="15586505" w14:textId="77777777" w:rsidR="00B51D96" w:rsidRPr="008A0DBC" w:rsidRDefault="00B51D96" w:rsidP="00F11953">
      <w:pPr>
        <w:pStyle w:val="Nagwek2"/>
      </w:pPr>
      <w:r w:rsidRPr="008A0DBC">
        <w:t>ceny, terminu wykonania zamówienia, okresu gwarancji i warunków płatności zawartych w ofertach.</w:t>
      </w:r>
    </w:p>
    <w:p w14:paraId="7B283F6A" w14:textId="77777777" w:rsidR="008D48A7" w:rsidRPr="008A0DBC" w:rsidRDefault="008D48A7" w:rsidP="00EE6B68">
      <w:pPr>
        <w:pStyle w:val="Nagwek1"/>
      </w:pPr>
      <w:bookmarkStart w:id="21" w:name="_Toc258314254"/>
      <w:r w:rsidRPr="008A0DBC">
        <w:t>Opis sposobu obliczenia ceny</w:t>
      </w:r>
      <w:bookmarkEnd w:id="21"/>
    </w:p>
    <w:p w14:paraId="5215B41A" w14:textId="77777777" w:rsidR="008D48A7" w:rsidRPr="008A0DBC" w:rsidRDefault="008A3895" w:rsidP="00F11953">
      <w:pPr>
        <w:pStyle w:val="Nagwek2"/>
      </w:pPr>
      <w:r w:rsidRPr="008A0DBC">
        <w:t>W ofercie W</w:t>
      </w:r>
      <w:r w:rsidR="00B51D96" w:rsidRPr="008A0DBC">
        <w:t xml:space="preserve">ykonawca zobowiązany jest podać </w:t>
      </w:r>
      <w:r w:rsidR="00B51D96" w:rsidRPr="00B1102B">
        <w:t>cenę z</w:t>
      </w:r>
      <w:r w:rsidR="00B51D96" w:rsidRPr="008A0DBC">
        <w:t>a wykonanie całego przedmiotu zamówienia w złotych polskich (PLN), z dokładnością do dwóch miejsc po przecinku</w:t>
      </w:r>
      <w:r w:rsidR="008D48A7" w:rsidRPr="008A0DBC">
        <w:t>.</w:t>
      </w:r>
    </w:p>
    <w:p w14:paraId="25AB272F" w14:textId="77777777" w:rsidR="008D48A7" w:rsidRPr="008A0DBC" w:rsidRDefault="00B51D96" w:rsidP="00F11953">
      <w:pPr>
        <w:pStyle w:val="Nagwek2"/>
      </w:pPr>
      <w:r w:rsidRPr="008A0DBC">
        <w:t xml:space="preserve">W </w:t>
      </w:r>
      <w:r w:rsidRPr="00B1102B">
        <w:t>cenie n</w:t>
      </w:r>
      <w:r w:rsidRPr="008A0DBC">
        <w:t>ależy uwzględnić wszystkie wymagania określone w niniejszej SIWZ oraz wszel</w:t>
      </w:r>
      <w:r w:rsidR="008A3895" w:rsidRPr="008A0DBC">
        <w:t>kie koszty, jakie poniesie W</w:t>
      </w:r>
      <w:r w:rsidRPr="008A0DBC">
        <w:t>ykonawca z tytułu należytej oraz zgodnej z obowiązującymi przepisami realizacji przedmiotu zamówienia</w:t>
      </w:r>
      <w:r w:rsidR="008D48A7" w:rsidRPr="008A0DBC">
        <w:t>.</w:t>
      </w:r>
    </w:p>
    <w:p w14:paraId="320AF278" w14:textId="77777777" w:rsidR="00226999" w:rsidRPr="008A0DBC" w:rsidRDefault="00226999" w:rsidP="00F11953">
      <w:pPr>
        <w:pStyle w:val="Nagwek2"/>
      </w:pPr>
      <w:r w:rsidRPr="008A0DBC">
        <w:t xml:space="preserve">Rozliczenia między Zamawiającym a Wykonawcą prowadzone będą w </w:t>
      </w:r>
      <w:r w:rsidRPr="00B1102B">
        <w:t xml:space="preserve">walucie </w:t>
      </w:r>
      <w:r w:rsidR="00B51D96" w:rsidRPr="00B1102B">
        <w:t>PLN</w:t>
      </w:r>
      <w:r w:rsidRPr="00B1102B">
        <w:t>.</w:t>
      </w:r>
    </w:p>
    <w:p w14:paraId="6904A881" w14:textId="77777777" w:rsidR="00B51D96" w:rsidRPr="008A0DBC" w:rsidRDefault="00B51D96" w:rsidP="00F11953">
      <w:pPr>
        <w:pStyle w:val="Nagwek2"/>
      </w:pPr>
      <w:r w:rsidRPr="008A0DBC">
        <w:t>Jeżeli złożono ofertę, której wybór prowadziłby do</w:t>
      </w:r>
      <w:r w:rsidR="00AF1311" w:rsidRPr="008A0DBC">
        <w:t xml:space="preserve"> powstania u Z</w:t>
      </w:r>
      <w:r w:rsidRPr="008A0DBC">
        <w:t>amawiającego obowiązku podatkowego zgodnie z przepisami</w:t>
      </w:r>
      <w:r w:rsidR="008A3895" w:rsidRPr="008A0DBC">
        <w:t xml:space="preserve"> o podatku od towarów i usług, Z</w:t>
      </w:r>
      <w:r w:rsidRPr="008A0DBC">
        <w:t>amawiający w celu oceny takiej oferty dolicza do przedstawionej w niej ceny podatek od towarów i usług, który miałby obowiązek rozliczyć zgodnie z tymi przepisami. Wykonawc</w:t>
      </w:r>
      <w:r w:rsidR="00AF1311" w:rsidRPr="008A0DBC">
        <w:t>a, składając ofertę, informuje Z</w:t>
      </w:r>
      <w:r w:rsidRPr="008A0DBC">
        <w:t>amawiającego, czy wybór oferty b</w:t>
      </w:r>
      <w:r w:rsidR="00AF1311" w:rsidRPr="008A0DBC">
        <w:t>ędzie prowadzić do powstania u Z</w:t>
      </w:r>
      <w:r w:rsidRPr="008A0DBC">
        <w:t>amawiającego obowiązku podatkowego, wskazując nazwę (rodzaj) towaru lub usługi, których dostawa lub świadczenie będzie prowadzić do jego powstania, oraz wskazując ich wartość bez kwoty podatku.</w:t>
      </w:r>
    </w:p>
    <w:p w14:paraId="72C13E91" w14:textId="77777777" w:rsidR="00EB7871" w:rsidRPr="008A0DBC" w:rsidRDefault="00A870F7" w:rsidP="00F11953">
      <w:pPr>
        <w:pStyle w:val="Nagwek2"/>
      </w:pPr>
      <w:r w:rsidRPr="008A0DBC">
        <w:t>Zamawiający nie przewiduje udzielenia zaliczek na poczet wykonania zamówienia.</w:t>
      </w:r>
    </w:p>
    <w:p w14:paraId="7A8A3B7B" w14:textId="77777777" w:rsidR="008D48A7" w:rsidRPr="008A0DBC" w:rsidRDefault="008D48A7" w:rsidP="00EE6B68">
      <w:pPr>
        <w:pStyle w:val="Nagwek1"/>
      </w:pPr>
      <w:bookmarkStart w:id="22" w:name="_Toc258314255"/>
      <w:r w:rsidRPr="008A0DBC">
        <w:t>Opis kryteriów, którymi zamawiaj</w:t>
      </w:r>
      <w:r w:rsidRPr="008A0DBC">
        <w:rPr>
          <w:rFonts w:eastAsia="TimesNewRoman" w:cs="TimesNewRoman" w:hint="eastAsia"/>
        </w:rPr>
        <w:t>ą</w:t>
      </w:r>
      <w:r w:rsidRPr="008A0DBC">
        <w:t>cy b</w:t>
      </w:r>
      <w:r w:rsidRPr="008A0DBC">
        <w:rPr>
          <w:rFonts w:eastAsia="TimesNewRoman" w:cs="TimesNewRoman" w:hint="eastAsia"/>
        </w:rPr>
        <w:t>ę</w:t>
      </w:r>
      <w:r w:rsidRPr="008A0DBC">
        <w:t>dzie si</w:t>
      </w:r>
      <w:r w:rsidRPr="008A0DBC">
        <w:rPr>
          <w:rFonts w:eastAsia="TimesNewRoman" w:cs="TimesNewRoman" w:hint="eastAsia"/>
        </w:rPr>
        <w:t>ę</w:t>
      </w:r>
      <w:r w:rsidRPr="008A0DBC">
        <w:t>kierował przy wyborze oferty, wraz z podaniem znaczenia tych kryteriów i sposobu oceny ofert</w:t>
      </w:r>
      <w:bookmarkEnd w:id="22"/>
    </w:p>
    <w:p w14:paraId="2418D2CC" w14:textId="77777777" w:rsidR="008D48A7" w:rsidRPr="008A0DBC" w:rsidRDefault="008D48A7" w:rsidP="00F11953">
      <w:pPr>
        <w:pStyle w:val="Nagwek2"/>
      </w:pPr>
      <w:r w:rsidRPr="008A0DBC">
        <w:t>Zamawiający będzie oceniał oferty według następujących kryteriów: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78"/>
        <w:gridCol w:w="1842"/>
      </w:tblGrid>
      <w:tr w:rsidR="008D48A7" w:rsidRPr="008A0DBC" w14:paraId="3E17979D" w14:textId="77777777" w:rsidTr="006672A6">
        <w:tc>
          <w:tcPr>
            <w:tcW w:w="900" w:type="dxa"/>
          </w:tcPr>
          <w:p w14:paraId="675BB25A" w14:textId="77777777" w:rsidR="008D48A7" w:rsidRPr="008A0DBC" w:rsidRDefault="008D48A7" w:rsidP="006672A6">
            <w:pPr>
              <w:spacing w:before="60" w:after="120"/>
              <w:jc w:val="both"/>
              <w:rPr>
                <w:b/>
                <w:sz w:val="20"/>
                <w:szCs w:val="20"/>
              </w:rPr>
            </w:pPr>
            <w:r w:rsidRPr="008A0DBC">
              <w:rPr>
                <w:b/>
                <w:sz w:val="20"/>
                <w:szCs w:val="20"/>
              </w:rPr>
              <w:t>Nr</w:t>
            </w:r>
          </w:p>
        </w:tc>
        <w:tc>
          <w:tcPr>
            <w:tcW w:w="4278" w:type="dxa"/>
          </w:tcPr>
          <w:p w14:paraId="43D60328" w14:textId="77777777" w:rsidR="008D48A7" w:rsidRPr="008A0DBC" w:rsidRDefault="008D48A7" w:rsidP="006672A6">
            <w:pPr>
              <w:spacing w:before="60" w:after="120"/>
              <w:jc w:val="both"/>
              <w:rPr>
                <w:b/>
                <w:sz w:val="20"/>
                <w:szCs w:val="20"/>
              </w:rPr>
            </w:pPr>
            <w:r w:rsidRPr="008A0DBC">
              <w:rPr>
                <w:b/>
                <w:sz w:val="20"/>
                <w:szCs w:val="20"/>
              </w:rPr>
              <w:t xml:space="preserve">Nazwa kryterium </w:t>
            </w:r>
          </w:p>
        </w:tc>
        <w:tc>
          <w:tcPr>
            <w:tcW w:w="1842" w:type="dxa"/>
          </w:tcPr>
          <w:p w14:paraId="0443F4EB" w14:textId="77777777" w:rsidR="008D48A7" w:rsidRPr="008A0DBC" w:rsidRDefault="008D48A7" w:rsidP="006672A6">
            <w:pPr>
              <w:spacing w:before="60" w:after="120"/>
              <w:jc w:val="both"/>
              <w:rPr>
                <w:b/>
                <w:sz w:val="20"/>
                <w:szCs w:val="20"/>
              </w:rPr>
            </w:pPr>
            <w:r w:rsidRPr="008A0DBC">
              <w:rPr>
                <w:b/>
                <w:sz w:val="20"/>
                <w:szCs w:val="20"/>
              </w:rPr>
              <w:t>Waga</w:t>
            </w:r>
          </w:p>
        </w:tc>
      </w:tr>
      <w:tr w:rsidR="00A870F7" w:rsidRPr="008A0DBC" w14:paraId="732BAB07" w14:textId="77777777" w:rsidTr="00456453">
        <w:tc>
          <w:tcPr>
            <w:tcW w:w="900" w:type="dxa"/>
          </w:tcPr>
          <w:p w14:paraId="2A203D60" w14:textId="77777777" w:rsidR="00A870F7" w:rsidRPr="008A0DBC" w:rsidRDefault="00A870F7" w:rsidP="00456453">
            <w:pPr>
              <w:spacing w:before="60" w:after="120"/>
              <w:jc w:val="both"/>
            </w:pPr>
            <w:r w:rsidRPr="008A0DBC">
              <w:t>1</w:t>
            </w:r>
          </w:p>
        </w:tc>
        <w:tc>
          <w:tcPr>
            <w:tcW w:w="4278" w:type="dxa"/>
          </w:tcPr>
          <w:p w14:paraId="31DF4F76" w14:textId="77777777" w:rsidR="00A870F7" w:rsidRPr="008A0DBC" w:rsidRDefault="00A870F7" w:rsidP="00456453">
            <w:pPr>
              <w:spacing w:before="60" w:after="120"/>
              <w:jc w:val="both"/>
            </w:pPr>
            <w:r w:rsidRPr="008A0DBC">
              <w:t>Cena</w:t>
            </w:r>
          </w:p>
        </w:tc>
        <w:tc>
          <w:tcPr>
            <w:tcW w:w="1842" w:type="dxa"/>
          </w:tcPr>
          <w:p w14:paraId="5EF8358F" w14:textId="77777777" w:rsidR="00A870F7" w:rsidRPr="008A0DBC" w:rsidRDefault="00A870F7" w:rsidP="00456453">
            <w:pPr>
              <w:spacing w:before="60" w:after="120"/>
              <w:jc w:val="both"/>
            </w:pPr>
            <w:r w:rsidRPr="008A0DBC">
              <w:t>100 %</w:t>
            </w:r>
          </w:p>
        </w:tc>
      </w:tr>
    </w:tbl>
    <w:p w14:paraId="6D4D23F3" w14:textId="77777777" w:rsidR="008D48A7" w:rsidRPr="008A0DBC" w:rsidRDefault="008D48A7" w:rsidP="00F11953">
      <w:pPr>
        <w:pStyle w:val="Nagwek2"/>
      </w:pPr>
      <w:r w:rsidRPr="008A0DBC">
        <w:t xml:space="preserve">Punkty przyznawane za podane w pkt </w:t>
      </w:r>
      <w:r w:rsidR="00B51D96" w:rsidRPr="00B1102B">
        <w:t>18</w:t>
      </w:r>
      <w:r w:rsidRPr="00B1102B">
        <w:t>.1</w:t>
      </w:r>
      <w:r w:rsidRPr="008A0DBC">
        <w:t xml:space="preserve"> kryteria będą liczone według następujących wzorów: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783"/>
      </w:tblGrid>
      <w:tr w:rsidR="008D48A7" w:rsidRPr="008A0DBC" w14:paraId="5C920301" w14:textId="77777777" w:rsidTr="006672A6">
        <w:tc>
          <w:tcPr>
            <w:tcW w:w="2237" w:type="dxa"/>
          </w:tcPr>
          <w:p w14:paraId="43691D95" w14:textId="77777777" w:rsidR="008D48A7" w:rsidRPr="008A0DBC" w:rsidRDefault="008D48A7" w:rsidP="006672A6">
            <w:pPr>
              <w:spacing w:before="60" w:after="120"/>
              <w:jc w:val="both"/>
              <w:rPr>
                <w:b/>
                <w:sz w:val="20"/>
                <w:szCs w:val="20"/>
              </w:rPr>
            </w:pPr>
            <w:r w:rsidRPr="008A0DBC">
              <w:rPr>
                <w:b/>
                <w:sz w:val="20"/>
                <w:szCs w:val="20"/>
              </w:rPr>
              <w:t>Nr kryterium</w:t>
            </w:r>
          </w:p>
        </w:tc>
        <w:tc>
          <w:tcPr>
            <w:tcW w:w="4783" w:type="dxa"/>
          </w:tcPr>
          <w:p w14:paraId="32A0C428" w14:textId="77777777" w:rsidR="008D48A7" w:rsidRPr="008A0DBC" w:rsidRDefault="008D48A7" w:rsidP="006672A6">
            <w:pPr>
              <w:spacing w:before="60" w:after="120"/>
              <w:jc w:val="both"/>
              <w:rPr>
                <w:b/>
                <w:sz w:val="20"/>
                <w:szCs w:val="20"/>
              </w:rPr>
            </w:pPr>
            <w:r w:rsidRPr="008A0DBC">
              <w:rPr>
                <w:b/>
                <w:sz w:val="20"/>
                <w:szCs w:val="20"/>
              </w:rPr>
              <w:t>Wzór</w:t>
            </w:r>
          </w:p>
        </w:tc>
      </w:tr>
      <w:tr w:rsidR="00A870F7" w:rsidRPr="008A0DBC" w14:paraId="439512D0" w14:textId="77777777" w:rsidTr="00456453">
        <w:tc>
          <w:tcPr>
            <w:tcW w:w="2237" w:type="dxa"/>
          </w:tcPr>
          <w:p w14:paraId="688A1A59" w14:textId="77777777" w:rsidR="00A870F7" w:rsidRPr="008A0DBC" w:rsidRDefault="00A870F7" w:rsidP="00456453">
            <w:pPr>
              <w:spacing w:before="60" w:after="120"/>
              <w:jc w:val="both"/>
              <w:rPr>
                <w:b/>
              </w:rPr>
            </w:pPr>
            <w:r w:rsidRPr="008A0DBC">
              <w:t>1</w:t>
            </w:r>
          </w:p>
        </w:tc>
        <w:tc>
          <w:tcPr>
            <w:tcW w:w="4783" w:type="dxa"/>
          </w:tcPr>
          <w:p w14:paraId="1521B222" w14:textId="77777777" w:rsidR="00A870F7" w:rsidRPr="008A0DBC" w:rsidRDefault="00A870F7" w:rsidP="00456453">
            <w:pPr>
              <w:pStyle w:val="Tekstpodstawowy"/>
              <w:spacing w:before="60"/>
            </w:pPr>
            <w:r w:rsidRPr="008A0DBC">
              <w:t>Cena</w:t>
            </w:r>
          </w:p>
          <w:p w14:paraId="48BB881C" w14:textId="77777777" w:rsidR="00A870F7" w:rsidRPr="008A0DBC" w:rsidRDefault="00A870F7" w:rsidP="00456453">
            <w:pPr>
              <w:spacing w:before="60" w:after="120"/>
              <w:jc w:val="both"/>
            </w:pPr>
            <w:r w:rsidRPr="008A0DBC">
              <w:t>Liczba punktów = ( Cmin/Cof ) * 100 * waga</w:t>
            </w:r>
          </w:p>
          <w:p w14:paraId="5D617821" w14:textId="77777777" w:rsidR="00A870F7" w:rsidRPr="008A0DBC" w:rsidRDefault="00A870F7" w:rsidP="00456453">
            <w:pPr>
              <w:spacing w:before="60" w:after="120"/>
              <w:jc w:val="both"/>
            </w:pPr>
            <w:r w:rsidRPr="008A0DBC">
              <w:t>gdzie:</w:t>
            </w:r>
          </w:p>
          <w:p w14:paraId="7F4A81A5" w14:textId="77777777" w:rsidR="00A870F7" w:rsidRPr="008A0DBC" w:rsidRDefault="00A870F7" w:rsidP="00456453">
            <w:pPr>
              <w:spacing w:before="60" w:after="120"/>
              <w:jc w:val="both"/>
            </w:pPr>
            <w:r w:rsidRPr="008A0DBC">
              <w:lastRenderedPageBreak/>
              <w:t>- Cmin - najniższa cena spośród wszystkich ofert</w:t>
            </w:r>
          </w:p>
          <w:p w14:paraId="685C9A37" w14:textId="77777777" w:rsidR="00A870F7" w:rsidRPr="008A0DBC" w:rsidRDefault="00A870F7" w:rsidP="00456453">
            <w:pPr>
              <w:spacing w:before="60" w:after="120"/>
              <w:jc w:val="both"/>
              <w:rPr>
                <w:b/>
              </w:rPr>
            </w:pPr>
            <w:r w:rsidRPr="008A0DBC">
              <w:t>- Cof -  cena podana w ofercie</w:t>
            </w:r>
          </w:p>
        </w:tc>
      </w:tr>
    </w:tbl>
    <w:p w14:paraId="48FF7F71" w14:textId="77777777" w:rsidR="008D48A7" w:rsidRPr="008A0DBC" w:rsidRDefault="008D48A7" w:rsidP="00F11953">
      <w:pPr>
        <w:pStyle w:val="Nagwek2"/>
      </w:pPr>
      <w:r w:rsidRPr="008A0DBC">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CC8EFA4" w14:textId="77777777" w:rsidR="008D48A7" w:rsidRPr="008A0DBC" w:rsidRDefault="008A3895" w:rsidP="00F11953">
      <w:pPr>
        <w:pStyle w:val="Nagwek2"/>
      </w:pPr>
      <w:r w:rsidRPr="008A0DBC">
        <w:tab/>
        <w:t>W toku badania i oceny ofert Z</w:t>
      </w:r>
      <w:r w:rsidR="005B4881" w:rsidRPr="008A0DBC">
        <w:t>amawiający może żądać od W</w:t>
      </w:r>
      <w:r w:rsidR="00B51D96" w:rsidRPr="008A0DBC">
        <w:t>ykonawców wyjaśnień dotyczących treści złożonych ofert. Niedopusz</w:t>
      </w:r>
      <w:r w:rsidRPr="008A0DBC">
        <w:t>czalne jest prowadzenie między Z</w:t>
      </w:r>
      <w:r w:rsidR="005B4881" w:rsidRPr="008A0DBC">
        <w:t>amawiającym a W</w:t>
      </w:r>
      <w:r w:rsidR="00B51D96" w:rsidRPr="008A0DBC">
        <w:t xml:space="preserve">ykonawcą negocjacji dotyczących złożonej oferty oraz, z zastrzeżeniem </w:t>
      </w:r>
      <w:r w:rsidR="00B51D96" w:rsidRPr="00B1102B">
        <w:t>pkt 18.5,</w:t>
      </w:r>
      <w:r w:rsidR="00B51D96" w:rsidRPr="008A0DBC">
        <w:t xml:space="preserve"> dokonywanie jakiejkolwiek zmiany w jej treści.</w:t>
      </w:r>
    </w:p>
    <w:p w14:paraId="139E1509" w14:textId="77777777" w:rsidR="008D48A7" w:rsidRDefault="008D48A7" w:rsidP="00F11953">
      <w:pPr>
        <w:pStyle w:val="Nagwek2"/>
      </w:pPr>
      <w:r w:rsidRPr="008A0DBC">
        <w:t>Zamawiaj</w:t>
      </w:r>
      <w:r w:rsidRPr="008A0DBC">
        <w:rPr>
          <w:rFonts w:ascii="TimesNewRoman" w:eastAsia="TimesNewRoman" w:cs="TimesNewRoman" w:hint="eastAsia"/>
        </w:rPr>
        <w:t>ą</w:t>
      </w:r>
      <w:r w:rsidRPr="008A0DBC">
        <w:t>cy poprawia w ofercie:</w:t>
      </w:r>
    </w:p>
    <w:p w14:paraId="3299C56C" w14:textId="77777777" w:rsidR="00D95619" w:rsidRDefault="00872FB2" w:rsidP="00B1102B">
      <w:pPr>
        <w:pStyle w:val="Nagwek2"/>
        <w:numPr>
          <w:ilvl w:val="2"/>
          <w:numId w:val="1"/>
        </w:numPr>
      </w:pPr>
      <w:r w:rsidRPr="008A0DBC">
        <w:t>oczywiste omyłki pisarskie,</w:t>
      </w:r>
    </w:p>
    <w:p w14:paraId="5037A131" w14:textId="77777777" w:rsidR="00D95619" w:rsidRDefault="00872FB2" w:rsidP="00B1102B">
      <w:pPr>
        <w:pStyle w:val="Nagwek2"/>
        <w:numPr>
          <w:ilvl w:val="2"/>
          <w:numId w:val="1"/>
        </w:numPr>
      </w:pPr>
      <w:r w:rsidRPr="008A0DBC">
        <w:t>oczywiste omyłki rachunkowe, z uwzgl</w:t>
      </w:r>
      <w:r w:rsidRPr="00B1102B">
        <w:rPr>
          <w:rFonts w:ascii="TimesNewRoman" w:eastAsia="TimesNewRoman" w:cs="TimesNewRoman" w:hint="eastAsia"/>
        </w:rPr>
        <w:t>ę</w:t>
      </w:r>
      <w:r w:rsidRPr="008A0DBC">
        <w:t>dnieniem konsekwencji rachunkowych dokonanych poprawek,</w:t>
      </w:r>
    </w:p>
    <w:p w14:paraId="012FB04B" w14:textId="77777777" w:rsidR="009554B6" w:rsidRPr="008A0DBC" w:rsidRDefault="00872FB2" w:rsidP="00B1102B">
      <w:pPr>
        <w:pStyle w:val="Nagwek2"/>
        <w:numPr>
          <w:ilvl w:val="2"/>
          <w:numId w:val="1"/>
        </w:numPr>
      </w:pPr>
      <w:r w:rsidRPr="008A0DBC">
        <w:t>inne omyłki polegaj</w:t>
      </w:r>
      <w:r w:rsidRPr="00B1102B">
        <w:rPr>
          <w:rFonts w:ascii="TimesNewRoman" w:eastAsia="TimesNewRoman" w:cs="TimesNewRoman" w:hint="eastAsia"/>
        </w:rPr>
        <w:t>ą</w:t>
      </w:r>
      <w:r w:rsidRPr="008A0DBC">
        <w:t>ce na niezgodno</w:t>
      </w:r>
      <w:r w:rsidRPr="00B1102B">
        <w:rPr>
          <w:rFonts w:ascii="TimesNewRoman" w:eastAsia="TimesNewRoman" w:cs="TimesNewRoman" w:hint="eastAsia"/>
        </w:rPr>
        <w:t>ś</w:t>
      </w:r>
      <w:r w:rsidRPr="008A0DBC">
        <w:t>ci oferty ze specyfikacj</w:t>
      </w:r>
      <w:r w:rsidRPr="00B1102B">
        <w:rPr>
          <w:rFonts w:ascii="TimesNewRoman" w:eastAsia="TimesNewRoman" w:cs="TimesNewRoman" w:hint="eastAsia"/>
        </w:rPr>
        <w:t>ą</w:t>
      </w:r>
      <w:r w:rsidRPr="008A0DBC">
        <w:t>istotnych warunków zamówienia, niepowoduj</w:t>
      </w:r>
      <w:r w:rsidRPr="00B1102B">
        <w:rPr>
          <w:rFonts w:ascii="TimesNewRoman" w:eastAsia="TimesNewRoman" w:cs="TimesNewRoman" w:hint="eastAsia"/>
        </w:rPr>
        <w:t>ą</w:t>
      </w:r>
      <w:r w:rsidRPr="008A0DBC">
        <w:t>ce istotnych zmian w tre</w:t>
      </w:r>
      <w:r w:rsidRPr="00B1102B">
        <w:rPr>
          <w:rFonts w:ascii="TimesNewRoman" w:eastAsia="TimesNewRoman" w:cs="TimesNewRoman" w:hint="eastAsia"/>
        </w:rPr>
        <w:t>ś</w:t>
      </w:r>
      <w:r w:rsidR="009554B6" w:rsidRPr="008A0DBC">
        <w:t xml:space="preserve">ci oferty </w:t>
      </w:r>
    </w:p>
    <w:p w14:paraId="1D8AD868" w14:textId="77777777" w:rsidR="008D48A7" w:rsidRPr="008A0DBC" w:rsidRDefault="00872FB2" w:rsidP="00F11953">
      <w:pPr>
        <w:pStyle w:val="Nagwek2"/>
      </w:pPr>
      <w:r w:rsidRPr="008A0DBC">
        <w:t>- niezwłocznie zawiadamiaj</w:t>
      </w:r>
      <w:r w:rsidRPr="008A0DBC">
        <w:rPr>
          <w:rFonts w:ascii="TimesNewRoman" w:eastAsia="TimesNewRoman" w:cs="TimesNewRoman" w:hint="eastAsia"/>
        </w:rPr>
        <w:t>ą</w:t>
      </w:r>
      <w:r w:rsidRPr="008A0DBC">
        <w:t>c o ty</w:t>
      </w:r>
      <w:r w:rsidR="005B4881" w:rsidRPr="008A0DBC">
        <w:t>m W</w:t>
      </w:r>
      <w:r w:rsidRPr="008A0DBC">
        <w:t>ykonawc</w:t>
      </w:r>
      <w:r w:rsidRPr="008A0DBC">
        <w:rPr>
          <w:rFonts w:ascii="TimesNewRoman" w:eastAsia="TimesNewRoman" w:cs="TimesNewRoman" w:hint="eastAsia"/>
        </w:rPr>
        <w:t>ę</w:t>
      </w:r>
      <w:r w:rsidRPr="008A0DBC">
        <w:t>, którego oferta została poprawiona.</w:t>
      </w:r>
    </w:p>
    <w:p w14:paraId="729CD93C" w14:textId="77777777" w:rsidR="00D95619" w:rsidRDefault="009554B6" w:rsidP="00F11953">
      <w:pPr>
        <w:pStyle w:val="Nagwek2"/>
      </w:pPr>
      <w:r w:rsidRPr="008A0DBC">
        <w:t>J</w:t>
      </w:r>
      <w:r w:rsidR="00D95619" w:rsidRPr="008A0DBC">
        <w:t>eżeli zaoferowana cena lub koszt, lub ich istotne części składowe, wydają się rażąco niskie w stosunku do przedmiotu zamówienia i budzą wątpliwości Zamawiającego co do możliwości wykonania przedmiotu zamówienia zgodnie z</w:t>
      </w:r>
      <w:r w:rsidR="00AF1311" w:rsidRPr="008A0DBC">
        <w:t xml:space="preserve"> wymaganiami określonymi przez Z</w:t>
      </w:r>
      <w:r w:rsidR="00D95619" w:rsidRPr="008A0DBC">
        <w:t>amawiającego lub wynik</w:t>
      </w:r>
      <w:r w:rsidR="008A3895" w:rsidRPr="008A0DBC">
        <w:t>ającymi z odrębnych przepisów, Z</w:t>
      </w:r>
      <w:r w:rsidR="00D95619" w:rsidRPr="008A0DBC">
        <w:t>amawiający zwróci się o udzielenie wyjaśnień, w tym złożenia dowodów, dotyczących wyliczenia ceny lub kosztu, w szczególności w zakresie:</w:t>
      </w:r>
    </w:p>
    <w:p w14:paraId="0646B4C5" w14:textId="77777777" w:rsidR="00D95619" w:rsidRDefault="00990A89" w:rsidP="00B1102B">
      <w:pPr>
        <w:pStyle w:val="Nagwek2"/>
        <w:numPr>
          <w:ilvl w:val="0"/>
          <w:numId w:val="28"/>
        </w:numPr>
      </w:pPr>
      <w:r w:rsidRPr="008A0DBC">
        <w:t>oszczędności metody wykonania zamówienia, wybranych rozwiązań technicznych, wyjątkowo sprzyjających warunków wykonyw</w:t>
      </w:r>
      <w:r w:rsidR="005F3D6B" w:rsidRPr="008A0DBC">
        <w:t>ania zamówienia dostępnych dla W</w:t>
      </w:r>
      <w:r w:rsidRPr="008A0DBC">
        <w:t>ykona</w:t>
      </w:r>
      <w:r w:rsidR="005F3D6B" w:rsidRPr="008A0DBC">
        <w:t>wcy, oryginalności projektu W</w:t>
      </w:r>
      <w:r w:rsidRPr="008A0DBC">
        <w:t xml:space="preserve">ykonawcy,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F21788" w:rsidRPr="008A0DBC">
        <w:t>(tj. Dz.U. 2017 poz. 847)</w:t>
      </w:r>
      <w:r w:rsidR="00D95619" w:rsidRPr="008A0DBC">
        <w:t>;</w:t>
      </w:r>
    </w:p>
    <w:p w14:paraId="61919CE4" w14:textId="77777777" w:rsidR="00D95619" w:rsidRDefault="00D95619" w:rsidP="00B1102B">
      <w:pPr>
        <w:pStyle w:val="Nagwek2"/>
        <w:numPr>
          <w:ilvl w:val="0"/>
          <w:numId w:val="28"/>
        </w:numPr>
      </w:pPr>
      <w:r w:rsidRPr="008A0DBC">
        <w:t>pomocy publicznej udzielonej na podstawie odrębnych przepisów;</w:t>
      </w:r>
    </w:p>
    <w:p w14:paraId="2A3CC0EE" w14:textId="77777777" w:rsidR="00D95619" w:rsidRDefault="00D95619" w:rsidP="00B1102B">
      <w:pPr>
        <w:pStyle w:val="Nagwek2"/>
        <w:numPr>
          <w:ilvl w:val="0"/>
          <w:numId w:val="28"/>
        </w:numPr>
      </w:pPr>
      <w:r w:rsidRPr="008A0DBC">
        <w:t>wynikającym z przepisów prawa pracy i przepisów o zabezpieczeniu społecznym, obowiązującym w miejscu, w którym realizowane jest zamówienie;</w:t>
      </w:r>
    </w:p>
    <w:p w14:paraId="77C225BA" w14:textId="77777777" w:rsidR="00D95619" w:rsidRDefault="00D95619" w:rsidP="00B1102B">
      <w:pPr>
        <w:pStyle w:val="Nagwek2"/>
        <w:numPr>
          <w:ilvl w:val="0"/>
          <w:numId w:val="28"/>
        </w:numPr>
      </w:pPr>
      <w:r w:rsidRPr="008A0DBC">
        <w:t>wynikającym z przepisów prawa ochrony środowiska;</w:t>
      </w:r>
    </w:p>
    <w:p w14:paraId="6E2E4468" w14:textId="77777777" w:rsidR="00D95619" w:rsidRPr="008A0DBC" w:rsidRDefault="00D95619" w:rsidP="00B1102B">
      <w:pPr>
        <w:pStyle w:val="Nagwek2"/>
        <w:numPr>
          <w:ilvl w:val="0"/>
          <w:numId w:val="28"/>
        </w:numPr>
      </w:pPr>
      <w:r w:rsidRPr="008A0DBC">
        <w:t>powierzen</w:t>
      </w:r>
      <w:r w:rsidR="008A3895" w:rsidRPr="008A0DBC">
        <w:t>ia wykonania części zamówienia P</w:t>
      </w:r>
      <w:r w:rsidRPr="008A0DBC">
        <w:t>odwykonawcy.</w:t>
      </w:r>
    </w:p>
    <w:p w14:paraId="00034318" w14:textId="77777777" w:rsidR="008D48A7" w:rsidRPr="008A0DBC" w:rsidRDefault="001C30E8" w:rsidP="00F11953">
      <w:pPr>
        <w:pStyle w:val="Nagwek2"/>
      </w:pPr>
      <w:r w:rsidRPr="008A0DBC">
        <w:t xml:space="preserve">Obowiązek wykazania, że oferta nie zawiera rażąco niskiej ceny, spoczywa </w:t>
      </w:r>
      <w:r w:rsidR="008A3895" w:rsidRPr="008A0DBC">
        <w:t>na W</w:t>
      </w:r>
      <w:r w:rsidRPr="008A0DBC">
        <w:t>ykonawcy.</w:t>
      </w:r>
    </w:p>
    <w:p w14:paraId="1831A632" w14:textId="77777777" w:rsidR="008D48A7" w:rsidRPr="008A0DBC" w:rsidRDefault="008A3895" w:rsidP="00F11953">
      <w:pPr>
        <w:pStyle w:val="Nagwek2"/>
      </w:pPr>
      <w:r w:rsidRPr="008A0DBC">
        <w:t>Zamawiający odrzuci ofertę W</w:t>
      </w:r>
      <w:r w:rsidR="008D48A7" w:rsidRPr="008A0DBC">
        <w:t>ykonawcy, który nie złożył wyjaśnień lub jeżeli dokonana ocena wyjaśnień wraz z dostarczonymi dowodami potwierdzi, że oferta zawiera rażąco niską cenę w stosunku do przedmiotu zamówienia.</w:t>
      </w:r>
    </w:p>
    <w:p w14:paraId="43C181AA" w14:textId="77777777" w:rsidR="008D48A7" w:rsidRPr="008A0DBC" w:rsidRDefault="00D95619" w:rsidP="00F11953">
      <w:pPr>
        <w:pStyle w:val="Nagwek2"/>
      </w:pPr>
      <w:r w:rsidRPr="008A0DBC">
        <w:t>Zamawiający odrzuci każdą ofertę w przypadku zaistnienia wobec niej przesłanek określonych w art. 89 ust. 1 ustawy Pzp.</w:t>
      </w:r>
    </w:p>
    <w:p w14:paraId="71983294" w14:textId="77777777" w:rsidR="008D48A7" w:rsidRPr="008A0DBC" w:rsidRDefault="008D48A7" w:rsidP="00EE6B68">
      <w:pPr>
        <w:pStyle w:val="Nagwek1"/>
      </w:pPr>
      <w:bookmarkStart w:id="23" w:name="_Toc258314256"/>
      <w:r w:rsidRPr="008A0DBC">
        <w:lastRenderedPageBreak/>
        <w:t>UDZIELENIE ZAMÓWIENIA</w:t>
      </w:r>
      <w:bookmarkEnd w:id="23"/>
    </w:p>
    <w:p w14:paraId="76D95BC9" w14:textId="77777777" w:rsidR="008D48A7" w:rsidRPr="008A0DBC" w:rsidRDefault="00335C23" w:rsidP="00F11953">
      <w:pPr>
        <w:pStyle w:val="Nagwek2"/>
      </w:pPr>
      <w:r w:rsidRPr="008A0DBC">
        <w:t>Zamawiający udzieli zamówienia W</w:t>
      </w:r>
      <w:r w:rsidR="007941DD" w:rsidRPr="008A0DBC">
        <w:t>ykonawcy, którego oferta odpowiada wszystkim wymaganiom określonym w niniejszej SIWZ i została oceniona jako najkorzystniejsza w oparciu o podane w niej kryteria oceny ofert</w:t>
      </w:r>
      <w:r w:rsidR="008D48A7" w:rsidRPr="008A0DBC">
        <w:t>.</w:t>
      </w:r>
    </w:p>
    <w:p w14:paraId="0BA33053" w14:textId="77777777" w:rsidR="008D48A7" w:rsidRPr="008A0DBC" w:rsidRDefault="00335C23" w:rsidP="00F11953">
      <w:pPr>
        <w:pStyle w:val="Nagwek2"/>
        <w:rPr>
          <w:b/>
        </w:rPr>
      </w:pPr>
      <w:r w:rsidRPr="008A0DBC">
        <w:tab/>
        <w:t xml:space="preserve">Niezwłocznie po wyborze najkorzystniejszej oferty Zamawiający poinformuje wszystkich Wykonawców o wynikach postepowania zgodnie z art. 92 ust.1 ustawy Pzp oraz udostępni na stronie internetowej </w:t>
      </w:r>
      <w:r w:rsidR="00A870F7" w:rsidRPr="008A0DBC">
        <w:rPr>
          <w:u w:val="single"/>
        </w:rPr>
        <w:t>www.szpital-zdwola.info</w:t>
      </w:r>
      <w:r w:rsidRPr="008A0DBC">
        <w:t xml:space="preserve"> info</w:t>
      </w:r>
      <w:r w:rsidR="005C46D9" w:rsidRPr="008A0DBC">
        <w:t>rmacje, o których mowa w art. 92</w:t>
      </w:r>
      <w:r w:rsidRPr="008A0DBC">
        <w:t xml:space="preserve"> ust 1 pkt 1 i 5-7</w:t>
      </w:r>
      <w:r w:rsidR="005C46D9" w:rsidRPr="008A0DBC">
        <w:t xml:space="preserve"> ustawy Pzp</w:t>
      </w:r>
      <w:r w:rsidRPr="008A0DBC">
        <w:t>.</w:t>
      </w:r>
    </w:p>
    <w:p w14:paraId="0E818ED6" w14:textId="77777777" w:rsidR="00EB7871" w:rsidRPr="008A0DBC" w:rsidRDefault="008D48A7" w:rsidP="00F11953">
      <w:pPr>
        <w:pStyle w:val="Nagwek2"/>
      </w:pPr>
      <w:r w:rsidRPr="008A0DBC">
        <w:t>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w:t>
      </w:r>
      <w:r w:rsidR="00C0343D">
        <w:t xml:space="preserve"> </w:t>
      </w:r>
      <w:r w:rsidR="00335C23" w:rsidRPr="008A0DBC">
        <w:t>Pzp</w:t>
      </w:r>
      <w:r w:rsidRPr="008A0DBC">
        <w:t>.</w:t>
      </w:r>
    </w:p>
    <w:p w14:paraId="1B516171" w14:textId="77777777" w:rsidR="008D48A7" w:rsidRPr="008A0DBC" w:rsidRDefault="008D48A7" w:rsidP="00EE6B68">
      <w:pPr>
        <w:pStyle w:val="Nagwek1"/>
      </w:pPr>
      <w:bookmarkStart w:id="24" w:name="_Toc258314257"/>
      <w:r w:rsidRPr="008A0DBC">
        <w:t>Informacje o formalno</w:t>
      </w:r>
      <w:r w:rsidRPr="008A0DBC">
        <w:rPr>
          <w:rFonts w:eastAsia="TimesNewRoman" w:cs="TimesNewRoman" w:hint="eastAsia"/>
        </w:rPr>
        <w:t>ś</w:t>
      </w:r>
      <w:r w:rsidRPr="008A0DBC">
        <w:t>ciach, jakie powinny zosta</w:t>
      </w:r>
      <w:r w:rsidRPr="008A0DBC">
        <w:rPr>
          <w:rFonts w:eastAsia="TimesNewRoman" w:cs="TimesNewRoman" w:hint="eastAsia"/>
        </w:rPr>
        <w:t>ć</w:t>
      </w:r>
      <w:r w:rsidRPr="008A0DBC">
        <w:t>dopełnione po wyborze oferty w celu zawarcia umowy w sprawie zamówienia publicznego</w:t>
      </w:r>
      <w:bookmarkEnd w:id="24"/>
    </w:p>
    <w:p w14:paraId="1C13DA49" w14:textId="77777777" w:rsidR="00603291" w:rsidRPr="008A0DBC" w:rsidRDefault="00335C23" w:rsidP="00F11953">
      <w:pPr>
        <w:pStyle w:val="Nagwek2"/>
      </w:pPr>
      <w:r w:rsidRPr="008A0DBC">
        <w:tab/>
        <w:t>Zamawiający zawrze umowę w sprawie zamówienia publicznego, w terminie i na zasadach określonych w art. 94 ust. 1 i 2 ustawy Pzp</w:t>
      </w:r>
      <w:r w:rsidR="00603291" w:rsidRPr="008A0DBC">
        <w:t>.</w:t>
      </w:r>
    </w:p>
    <w:p w14:paraId="40A9D8C5" w14:textId="77777777" w:rsidR="00603291" w:rsidRPr="008A0DBC" w:rsidRDefault="00603291" w:rsidP="00F11953">
      <w:pPr>
        <w:pStyle w:val="Nagwek2"/>
      </w:pPr>
      <w:r w:rsidRPr="008A0DBC">
        <w:t xml:space="preserve">Zakres </w:t>
      </w:r>
      <w:r w:rsidRPr="008A0DBC">
        <w:rPr>
          <w:rFonts w:ascii="TimesNewRoman" w:eastAsia="TimesNewRoman" w:cs="TimesNewRoman" w:hint="eastAsia"/>
        </w:rPr>
        <w:t>ś</w:t>
      </w:r>
      <w:r w:rsidRPr="008A0DBC">
        <w:t>wiadczenia Wykonawcy wynikaj</w:t>
      </w:r>
      <w:r w:rsidRPr="008A0DBC">
        <w:rPr>
          <w:rFonts w:ascii="TimesNewRoman" w:eastAsia="TimesNewRoman" w:cs="TimesNewRoman" w:hint="eastAsia"/>
        </w:rPr>
        <w:t>ą</w:t>
      </w:r>
      <w:r w:rsidRPr="008A0DBC">
        <w:t>cy z umowy jest to</w:t>
      </w:r>
      <w:r w:rsidRPr="008A0DBC">
        <w:rPr>
          <w:rFonts w:ascii="TimesNewRoman" w:eastAsia="TimesNewRoman" w:cs="TimesNewRoman"/>
        </w:rPr>
        <w:t>ż</w:t>
      </w:r>
      <w:r w:rsidRPr="008A0DBC">
        <w:t>samy z jego zobowi</w:t>
      </w:r>
      <w:r w:rsidRPr="008A0DBC">
        <w:rPr>
          <w:rFonts w:ascii="TimesNewRoman" w:eastAsia="TimesNewRoman" w:cs="TimesNewRoman" w:hint="eastAsia"/>
        </w:rPr>
        <w:t>ą</w:t>
      </w:r>
      <w:r w:rsidRPr="008A0DBC">
        <w:t>zaniem zawartym w ofercie.</w:t>
      </w:r>
    </w:p>
    <w:p w14:paraId="4EEDC486" w14:textId="4802F310" w:rsidR="008D48A7" w:rsidRPr="008A0DBC" w:rsidRDefault="00603291" w:rsidP="00F11953">
      <w:pPr>
        <w:pStyle w:val="Nagwek2"/>
      </w:pPr>
      <w:r w:rsidRPr="008A0DBC">
        <w:t>W 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sidRPr="008A0DBC">
        <w:rPr>
          <w:rFonts w:ascii="TimesNewRoman" w:eastAsia="TimesNewRoman" w:cs="TimesNewRoman" w:hint="eastAsia"/>
        </w:rPr>
        <w:t>ą</w:t>
      </w:r>
      <w:r w:rsidR="00C439CA">
        <w:rPr>
          <w:rFonts w:ascii="TimesNewRoman" w:eastAsia="TimesNewRoman" w:cs="TimesNewRoman"/>
        </w:rPr>
        <w:t xml:space="preserve"> </w:t>
      </w:r>
      <w:r w:rsidRPr="008A0DBC">
        <w:t>odpowiedzialno</w:t>
      </w:r>
      <w:r w:rsidRPr="008A0DBC">
        <w:rPr>
          <w:rFonts w:ascii="TimesNewRoman" w:eastAsia="TimesNewRoman" w:cs="TimesNewRoman" w:hint="eastAsia"/>
        </w:rPr>
        <w:t>ść</w:t>
      </w:r>
      <w:r w:rsidR="00C439CA">
        <w:rPr>
          <w:rFonts w:ascii="TimesNewRoman" w:eastAsia="TimesNewRoman" w:cs="TimesNewRoman"/>
        </w:rPr>
        <w:t xml:space="preserve"> </w:t>
      </w:r>
      <w:r w:rsidRPr="008A0DBC">
        <w:t xml:space="preserve">za wykonanie umowy </w:t>
      </w:r>
      <w:r w:rsidR="00A870F7" w:rsidRPr="008A0DBC">
        <w:t xml:space="preserve"> .</w:t>
      </w:r>
    </w:p>
    <w:p w14:paraId="1299230C" w14:textId="77777777" w:rsidR="00335C23" w:rsidRPr="008A0DBC" w:rsidRDefault="00335C23" w:rsidP="00F11953">
      <w:pPr>
        <w:pStyle w:val="Nagwek2"/>
      </w:pPr>
      <w:r w:rsidRPr="008A0DBC">
        <w:t>Zamawiający unieważni postępowanie w przypadkach określonych w art. 93 ust. 1 i ust. 1a ustawy Pzp. O unieważnieniu postępowania Zamawiający zawiadomi Wykonawców zgodnie z art. 93 ust. 3 ustawy Pzp.</w:t>
      </w:r>
    </w:p>
    <w:p w14:paraId="17E23916" w14:textId="77777777" w:rsidR="00EB7871" w:rsidRPr="008A0DBC" w:rsidRDefault="00603291" w:rsidP="00EE6B68">
      <w:pPr>
        <w:pStyle w:val="Nagwek1"/>
      </w:pPr>
      <w:bookmarkStart w:id="25" w:name="_Toc258314258"/>
      <w:r w:rsidRPr="008A0DBC">
        <w:t>Wymagania dotycz</w:t>
      </w:r>
      <w:r w:rsidRPr="008A0DBC">
        <w:rPr>
          <w:rFonts w:eastAsia="TimesNewRoman" w:cs="TimesNewRoman" w:hint="eastAsia"/>
        </w:rPr>
        <w:t>ą</w:t>
      </w:r>
      <w:r w:rsidRPr="008A0DBC">
        <w:t>ce zabezpieczenia nale</w:t>
      </w:r>
      <w:r w:rsidRPr="008A0DBC">
        <w:rPr>
          <w:rFonts w:eastAsia="TimesNewRoman" w:cs="TimesNewRoman"/>
        </w:rPr>
        <w:t>ż</w:t>
      </w:r>
      <w:r w:rsidRPr="008A0DBC">
        <w:t>ytego wykonania umowy</w:t>
      </w:r>
      <w:bookmarkEnd w:id="25"/>
    </w:p>
    <w:p w14:paraId="5CB4BD88" w14:textId="77777777" w:rsidR="00EB7871" w:rsidRPr="008A0DBC" w:rsidRDefault="00A870F7" w:rsidP="00F11953">
      <w:pPr>
        <w:pStyle w:val="Nagwek2"/>
      </w:pPr>
      <w:r w:rsidRPr="008A0DBC">
        <w:t>W danym postępowaniu wniesienie zabezpieczenie należytego wykonania umowy nie jest wymagane.</w:t>
      </w:r>
    </w:p>
    <w:p w14:paraId="1CD8019F" w14:textId="77777777" w:rsidR="00EB7871" w:rsidRPr="008A0DBC" w:rsidRDefault="00603291" w:rsidP="00EE6B68">
      <w:pPr>
        <w:pStyle w:val="Nagwek1"/>
      </w:pPr>
      <w:bookmarkStart w:id="26" w:name="_Toc258314259"/>
      <w:r w:rsidRPr="008A0DBC">
        <w:t>Istotne dla stron postanowienia, które zostan</w:t>
      </w:r>
      <w:r w:rsidRPr="008A0DBC">
        <w:rPr>
          <w:rFonts w:eastAsia="TimesNewRoman" w:cs="TimesNewRoman" w:hint="eastAsia"/>
        </w:rPr>
        <w:t>ą</w:t>
      </w:r>
      <w:r w:rsidRPr="008A0DBC">
        <w:t>wprowadzone do tre</w:t>
      </w:r>
      <w:r w:rsidRPr="008A0DBC">
        <w:rPr>
          <w:rFonts w:eastAsia="TimesNewRoman" w:cs="TimesNewRoman" w:hint="eastAsia"/>
        </w:rPr>
        <w:t>ś</w:t>
      </w:r>
      <w:r w:rsidRPr="008A0DBC">
        <w:t>ci zawieranej umowy w sprawie zamówienia publicznego, ogólne warunki umowy albo wzór umowy, je</w:t>
      </w:r>
      <w:r w:rsidRPr="008A0DBC">
        <w:rPr>
          <w:rFonts w:eastAsia="TimesNewRoman" w:cs="TimesNewRoman"/>
        </w:rPr>
        <w:t>ż</w:t>
      </w:r>
      <w:r w:rsidRPr="008A0DBC">
        <w:t>eli zamawiaj</w:t>
      </w:r>
      <w:r w:rsidRPr="008A0DBC">
        <w:rPr>
          <w:rFonts w:eastAsia="TimesNewRoman" w:cs="TimesNewRoman" w:hint="eastAsia"/>
        </w:rPr>
        <w:t>ą</w:t>
      </w:r>
      <w:r w:rsidRPr="008A0DBC">
        <w:t>cy wymaga od wykonawcy, aby zawarł z nim umow</w:t>
      </w:r>
      <w:r w:rsidRPr="008A0DBC">
        <w:rPr>
          <w:rFonts w:eastAsia="TimesNewRoman" w:cs="TimesNewRoman" w:hint="eastAsia"/>
        </w:rPr>
        <w:t>ę</w:t>
      </w:r>
      <w:r w:rsidRPr="008A0DBC">
        <w:t xml:space="preserve"> w sprawie zamówienia publicznego na takich warunkach</w:t>
      </w:r>
      <w:bookmarkEnd w:id="26"/>
    </w:p>
    <w:p w14:paraId="25C2E3DD" w14:textId="77777777" w:rsidR="00603291" w:rsidRPr="008A0DBC" w:rsidRDefault="00603291" w:rsidP="00F11953">
      <w:pPr>
        <w:pStyle w:val="Nagwek2"/>
      </w:pPr>
      <w:r w:rsidRPr="008A0DBC">
        <w:t xml:space="preserve">Wzór umowy stanowi załącznik do niniejszej </w:t>
      </w:r>
      <w:r w:rsidR="00D30384" w:rsidRPr="008A0DBC">
        <w:t>SIWZ</w:t>
      </w:r>
      <w:r w:rsidRPr="008A0DBC">
        <w:t>.</w:t>
      </w:r>
    </w:p>
    <w:p w14:paraId="40AC6A7B" w14:textId="77777777" w:rsidR="00A870F7" w:rsidRPr="008A0DBC" w:rsidRDefault="00A870F7" w:rsidP="00F11953">
      <w:pPr>
        <w:pStyle w:val="Nagwek2"/>
      </w:pPr>
      <w:r w:rsidRPr="008A0DBC">
        <w:t>Zamawiający dopuszcza możliwość zmian umowy w następującym zakresie i na określonych poniżej warunkach:</w:t>
      </w:r>
    </w:p>
    <w:p w14:paraId="317DB851" w14:textId="77777777" w:rsidR="00A870F7" w:rsidRPr="008A0DBC" w:rsidRDefault="00A870F7" w:rsidP="00F11953">
      <w:pPr>
        <w:pStyle w:val="Nagwek2"/>
      </w:pPr>
      <w:r w:rsidRPr="008A0DBC">
        <w:t xml:space="preserve">Zmiany umowy wymagają formy pisemnej pod rygorem nieważności i będą dopuszczalne w przypadku: </w:t>
      </w:r>
    </w:p>
    <w:p w14:paraId="3F14C7C7" w14:textId="77777777" w:rsidR="00A870F7" w:rsidRPr="008A0DBC" w:rsidRDefault="00A870F7" w:rsidP="00B1102B">
      <w:pPr>
        <w:pStyle w:val="Nagwek2"/>
        <w:numPr>
          <w:ilvl w:val="0"/>
          <w:numId w:val="0"/>
        </w:numPr>
        <w:ind w:left="680"/>
      </w:pPr>
      <w:r w:rsidRPr="008A0DBC">
        <w:lastRenderedPageBreak/>
        <w:t>1)</w:t>
      </w:r>
      <w:r w:rsidRPr="008A0DBC">
        <w:tab/>
        <w:t xml:space="preserve">zmiany terminu realizacji zamówienia, którego konieczność zaistniała wskutek okoliczności niemożliwych do przewidzenia w chwili zawarcia umowy, o czas wynikający z tych okoliczności, np. panujących warunków atmosferycznych, skoordynowania prac wynikających z zawartej umowy z pozostałymi inwestycjami prowadzonymi u Zamawiającego, uniemożliwiających wykonanie robót z przyczyn technologicznych lub wykonanie robót dodatkowych; </w:t>
      </w:r>
    </w:p>
    <w:p w14:paraId="1B40FAA8" w14:textId="77777777" w:rsidR="00A870F7" w:rsidRPr="008A0DBC" w:rsidRDefault="00A870F7" w:rsidP="00B1102B">
      <w:pPr>
        <w:pStyle w:val="Nagwek2"/>
        <w:numPr>
          <w:ilvl w:val="0"/>
          <w:numId w:val="0"/>
        </w:numPr>
        <w:ind w:left="680"/>
      </w:pPr>
      <w:r w:rsidRPr="008A0DBC">
        <w:t>2)</w:t>
      </w:r>
      <w:r w:rsidRPr="008A0DBC">
        <w:tab/>
        <w:t xml:space="preserve">zmiany rozwiązań technicznych i/lub technologicznych wykonania elementów robót, przy czym będą one dopuszczalne wyłącznie w przypadku, gdy:  </w:t>
      </w:r>
    </w:p>
    <w:p w14:paraId="26DCBEF2" w14:textId="77777777" w:rsidR="00A870F7" w:rsidRPr="008A0DBC" w:rsidRDefault="00A870F7" w:rsidP="00B1102B">
      <w:pPr>
        <w:pStyle w:val="Nagwek2"/>
        <w:numPr>
          <w:ilvl w:val="0"/>
          <w:numId w:val="0"/>
        </w:numPr>
        <w:ind w:left="680"/>
      </w:pPr>
      <w:r w:rsidRPr="008A0DBC">
        <w:t>a)</w:t>
      </w:r>
      <w:r w:rsidRPr="008A0DBC">
        <w:tab/>
        <w:t xml:space="preserve">proponowane rozwiązanie będzie równorzędne lub lepsze funkcjonalnie od tego, jakie opisuje projekt, </w:t>
      </w:r>
    </w:p>
    <w:p w14:paraId="7D96216D" w14:textId="77777777" w:rsidR="00A870F7" w:rsidRPr="008A0DBC" w:rsidRDefault="00A870F7" w:rsidP="00B1102B">
      <w:pPr>
        <w:pStyle w:val="Nagwek2"/>
        <w:numPr>
          <w:ilvl w:val="0"/>
          <w:numId w:val="0"/>
        </w:numPr>
        <w:ind w:left="680"/>
      </w:pPr>
      <w:r w:rsidRPr="008A0DBC">
        <w:t>b)</w:t>
      </w:r>
      <w:r w:rsidRPr="008A0DBC">
        <w:tab/>
        <w:t xml:space="preserve">w toku wykonywanych robót wyszły na jaw okoliczności techniczne i/lub technologiczne nie pozwalające na wykonanie prac zgodnie z projektem, powyższa zmiana wymagać będzie akceptacji projektanta sprawującego nadzór autorski i zatwierdzenia przez Zamawiającego; </w:t>
      </w:r>
    </w:p>
    <w:p w14:paraId="038D58CC" w14:textId="77777777" w:rsidR="00A870F7" w:rsidRPr="008A0DBC" w:rsidRDefault="00A870F7" w:rsidP="00B1102B">
      <w:pPr>
        <w:pStyle w:val="Nagwek2"/>
        <w:numPr>
          <w:ilvl w:val="0"/>
          <w:numId w:val="0"/>
        </w:numPr>
        <w:ind w:left="680"/>
      </w:pPr>
      <w:r w:rsidRPr="008A0DBC">
        <w:t>3)</w:t>
      </w:r>
      <w:r w:rsidRPr="008A0DBC">
        <w:tab/>
        <w:t xml:space="preserve">zmiany obowiązujących przepisów prawa związanych z przedmiotowym zamówieniem; </w:t>
      </w:r>
    </w:p>
    <w:p w14:paraId="609449DF" w14:textId="77777777" w:rsidR="00A870F7" w:rsidRPr="008A0DBC" w:rsidRDefault="00A870F7" w:rsidP="00B1102B">
      <w:pPr>
        <w:pStyle w:val="Nagwek2"/>
        <w:numPr>
          <w:ilvl w:val="0"/>
          <w:numId w:val="0"/>
        </w:numPr>
        <w:ind w:left="680"/>
      </w:pPr>
      <w:r w:rsidRPr="008A0DBC">
        <w:t>4)</w:t>
      </w:r>
      <w:r w:rsidRPr="008A0DBC">
        <w:tab/>
        <w:t xml:space="preserve">zmiany terminu realizacji zamówienia wynikającej z decyzji innych instytucji oraz ze zmian określonych  w pkt 2, </w:t>
      </w:r>
    </w:p>
    <w:p w14:paraId="33E2DFF5" w14:textId="77777777" w:rsidR="00EB7871" w:rsidRPr="008A0DBC" w:rsidRDefault="00A870F7" w:rsidP="00B1102B">
      <w:pPr>
        <w:pStyle w:val="Nagwek2"/>
        <w:numPr>
          <w:ilvl w:val="0"/>
          <w:numId w:val="0"/>
        </w:numPr>
        <w:ind w:left="680"/>
      </w:pPr>
      <w:r w:rsidRPr="008A0DBC">
        <w:t>5)</w:t>
      </w:r>
      <w:r w:rsidRPr="008A0DBC">
        <w:tab/>
        <w:t>przekształcenia firmy.</w:t>
      </w:r>
    </w:p>
    <w:p w14:paraId="21B67BB8" w14:textId="77777777" w:rsidR="00603291" w:rsidRPr="008A0DBC" w:rsidRDefault="00603291" w:rsidP="00EE6B68">
      <w:pPr>
        <w:pStyle w:val="Nagwek1"/>
      </w:pPr>
      <w:bookmarkStart w:id="27" w:name="_Toc258314260"/>
      <w:r w:rsidRPr="008A0DBC">
        <w:t xml:space="preserve">Pouczenie o </w:t>
      </w:r>
      <w:r w:rsidRPr="008A0DBC">
        <w:rPr>
          <w:rFonts w:eastAsia="TimesNewRoman" w:cs="TimesNewRoman" w:hint="eastAsia"/>
        </w:rPr>
        <w:t>ś</w:t>
      </w:r>
      <w:r w:rsidRPr="008A0DBC">
        <w:t>rodkach ochrony prawnej przysługuj</w:t>
      </w:r>
      <w:r w:rsidRPr="008A0DBC">
        <w:rPr>
          <w:rFonts w:eastAsia="TimesNewRoman" w:cs="TimesNewRoman" w:hint="eastAsia"/>
        </w:rPr>
        <w:t>ą</w:t>
      </w:r>
      <w:r w:rsidRPr="008A0DBC">
        <w:t>cych Wykonawcy w toku post</w:t>
      </w:r>
      <w:r w:rsidRPr="008A0DBC">
        <w:rPr>
          <w:rFonts w:eastAsia="TimesNewRoman" w:cs="TimesNewRoman" w:hint="eastAsia"/>
        </w:rPr>
        <w:t>ę</w:t>
      </w:r>
      <w:r w:rsidRPr="008A0DBC">
        <w:t>powania o udzielenie zamówienia</w:t>
      </w:r>
      <w:bookmarkEnd w:id="27"/>
    </w:p>
    <w:p w14:paraId="70B500C8" w14:textId="77777777" w:rsidR="00D30384" w:rsidRPr="008A0DBC" w:rsidRDefault="00D30384" w:rsidP="00F11953">
      <w:pPr>
        <w:pStyle w:val="Nagwek2"/>
      </w:pPr>
      <w:r w:rsidRPr="008A0DBC">
        <w:t>Środ</w:t>
      </w:r>
      <w:r w:rsidR="00E26EEE" w:rsidRPr="008A0DBC">
        <w:t>ki ochrony prawnej przysługują W</w:t>
      </w:r>
      <w:r w:rsidRPr="008A0DBC">
        <w:t>ykonawcy, a także innemu podmiotowi, jeżeli ma lub miał interes w uzyskaniu danego zamówienia oraz poniósł lub może ponieść sz</w:t>
      </w:r>
      <w:r w:rsidR="00AF1311" w:rsidRPr="008A0DBC">
        <w:t>kodę w wyniku naruszenia przez Z</w:t>
      </w:r>
      <w:r w:rsidRPr="008A0DBC">
        <w:t xml:space="preserve">amawiającego przepisów ustawy Pzp. </w:t>
      </w:r>
    </w:p>
    <w:p w14:paraId="6AEBE8AC" w14:textId="77777777" w:rsidR="00D30384" w:rsidRPr="008A0DBC" w:rsidRDefault="00D30384" w:rsidP="00F11953">
      <w:pPr>
        <w:pStyle w:val="Nagwek2"/>
      </w:pPr>
      <w:r w:rsidRPr="008A0DBC">
        <w:t>Środki ochrony prawnej wobec ogłoszenia o zamówieniu oraz specyfikacji istotnych warunków zamówienia przysługują również organizacjom wpisanym na listę, o której mowa w art. 154 pkt 5 ustawy Pzp.</w:t>
      </w:r>
    </w:p>
    <w:p w14:paraId="7749FD9A" w14:textId="77777777" w:rsidR="00D30384" w:rsidRPr="008A0DBC" w:rsidRDefault="00D30384" w:rsidP="00F11953">
      <w:pPr>
        <w:pStyle w:val="Nagwek2"/>
      </w:pPr>
      <w:r w:rsidRPr="008A0DBC">
        <w:t>Odwołanie przysługuje wyłącznie od niezgodnej z p</w:t>
      </w:r>
      <w:r w:rsidR="00AF1311" w:rsidRPr="008A0DBC">
        <w:t>rzepisami ustawy Pzp czynności Z</w:t>
      </w:r>
      <w:r w:rsidRPr="008A0DBC">
        <w:t>amawiającego podjętej w postępowaniu o udzielenie zamówienia lub za</w:t>
      </w:r>
      <w:r w:rsidR="008A3895" w:rsidRPr="008A0DBC">
        <w:t>niechania czynności, do której Z</w:t>
      </w:r>
      <w:r w:rsidRPr="008A0DBC">
        <w:t>amawiający jest zobowiązany na podstawie ustawy Pzp.</w:t>
      </w:r>
    </w:p>
    <w:p w14:paraId="6C92E52B" w14:textId="77777777" w:rsidR="00D30384" w:rsidRPr="008A0DBC" w:rsidRDefault="00D30384" w:rsidP="00F11953">
      <w:pPr>
        <w:pStyle w:val="Nagwek2"/>
      </w:pPr>
      <w:r w:rsidRPr="008A0DBC">
        <w:t>Odwołanie powinno wskazywać czyn</w:t>
      </w:r>
      <w:r w:rsidR="00AF1311" w:rsidRPr="008A0DBC">
        <w:t>ność lub zaniechanie czynności Z</w:t>
      </w:r>
      <w:r w:rsidRPr="008A0DBC">
        <w:t>amawiającego, której zarzuca się niezgodność z przepisami ustawy Pzp, zawierać zwięzłe przedstawienie zarzutów, określać żądanie oraz wskazywać okoliczności faktyczne i prawne uzasadniające wniesienie odwołania.</w:t>
      </w:r>
    </w:p>
    <w:p w14:paraId="5A6E95EF" w14:textId="77777777" w:rsidR="00D30384" w:rsidRPr="008A0DBC" w:rsidRDefault="00020641" w:rsidP="00F11953">
      <w:pPr>
        <w:pStyle w:val="Nagwek2"/>
      </w:pPr>
      <w:r w:rsidRPr="008A0DBC">
        <w:t>Odwołanie wnosi się do Prezesa Krajowej Izby Odwoławczej w formie pisemnej w postaci papierowej albo w postaci elektronicznej, opatrzone odpowiednio własnoręcznym podpisem albo kwalifikowanym podpisem elektronicznym</w:t>
      </w:r>
      <w:r w:rsidR="00D30384" w:rsidRPr="008A0DBC">
        <w:t>.</w:t>
      </w:r>
    </w:p>
    <w:p w14:paraId="5F7AE0A4" w14:textId="77777777" w:rsidR="00D30384" w:rsidRPr="008A0DBC" w:rsidRDefault="00D30384" w:rsidP="00F11953">
      <w:pPr>
        <w:pStyle w:val="Nagwek2"/>
      </w:pPr>
      <w:r w:rsidRPr="008A0DBC">
        <w:t>Odwołujący przesyła kopię odwołania Zamawiającemu przed upływem terminu do wniesienia odwołania w taki sposób, aby mógł on zapoznać się z jego treścią przed upływem tego terminu. Dom</w:t>
      </w:r>
      <w:r w:rsidR="008A3895" w:rsidRPr="008A0DBC">
        <w:t>niemywa się, iż Z</w:t>
      </w:r>
      <w:r w:rsidRPr="008A0DBC">
        <w:t>amawiający mógł zapoznać się z treścią odwołania przed upływem terminu do jego wniesienia, jeżeli przesłanie jego kopii nastąpiło przed upływem terminu do jego wniesienia przy użyciu środków komunikacji elektronicznej.</w:t>
      </w:r>
    </w:p>
    <w:p w14:paraId="0808E639" w14:textId="77777777" w:rsidR="00D30384" w:rsidRPr="008A0DBC" w:rsidRDefault="00D30384" w:rsidP="00F11953">
      <w:pPr>
        <w:pStyle w:val="Nagwek2"/>
      </w:pPr>
      <w:r w:rsidRPr="008A0DBC">
        <w:lastRenderedPageBreak/>
        <w:t>Odwołanie wnosi się w terminach określonych w art. 182 ustawy Pzp.</w:t>
      </w:r>
    </w:p>
    <w:p w14:paraId="5874C8BC" w14:textId="77777777" w:rsidR="00D30384" w:rsidRPr="008A0DBC" w:rsidRDefault="00D30384" w:rsidP="00F11953">
      <w:pPr>
        <w:pStyle w:val="Nagwek2"/>
      </w:pPr>
      <w:r w:rsidRPr="008A0DBC">
        <w:t>Na orzeczenie Krajowej Izby Odwoławczej stronom oraz uczestnikom postępowania odwoławczego przysługuje skarga do sądu.</w:t>
      </w:r>
    </w:p>
    <w:p w14:paraId="1345BEB3" w14:textId="77777777" w:rsidR="00A56852" w:rsidRPr="008A0DBC" w:rsidRDefault="00D30384" w:rsidP="00F11953">
      <w:pPr>
        <w:pStyle w:val="Nagwek2"/>
      </w:pPr>
      <w:r w:rsidRPr="008A0DBC">
        <w:t>Skargę wnosi się do sądu okręgowego właściwego dla sied</w:t>
      </w:r>
      <w:r w:rsidR="00AF1311" w:rsidRPr="008A0DBC">
        <w:t>ziby albo miejsca zamieszkania Z</w:t>
      </w:r>
      <w:r w:rsidRPr="008A0DBC">
        <w:t xml:space="preserve">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w:t>
      </w:r>
      <w:r w:rsidR="00F21788" w:rsidRPr="008A0DBC">
        <w:t>(</w:t>
      </w:r>
      <w:r w:rsidR="007A1332" w:rsidRPr="008A0DBC">
        <w:t>t.j. Dz. U. z 2018r. poz. 2188</w:t>
      </w:r>
      <w:r w:rsidR="00F21788" w:rsidRPr="008A0DBC">
        <w:t>)</w:t>
      </w:r>
      <w:r w:rsidRPr="008A0DBC">
        <w:t xml:space="preserve"> jest równoznaczne z jej wniesieniem.</w:t>
      </w:r>
      <w:r w:rsidR="00603291" w:rsidRPr="008A0DBC">
        <w:t>.</w:t>
      </w:r>
    </w:p>
    <w:p w14:paraId="75B189CD" w14:textId="77777777" w:rsidR="00603291" w:rsidRPr="008A0DBC" w:rsidRDefault="00603291" w:rsidP="00EE6B68">
      <w:pPr>
        <w:pStyle w:val="Nagwek1"/>
      </w:pPr>
      <w:r w:rsidRPr="008A0DBC">
        <w:t>Aukcja elektroniczna</w:t>
      </w:r>
    </w:p>
    <w:p w14:paraId="37008731" w14:textId="77777777" w:rsidR="00603291" w:rsidRPr="00B1102B" w:rsidRDefault="00603291" w:rsidP="00F11953">
      <w:pPr>
        <w:pStyle w:val="Nagwek2"/>
      </w:pPr>
      <w:r w:rsidRPr="00B1102B">
        <w:t>W postępowaniu nie jest przewidziany wybór najkorzystniejszej oferty z zastosowaniem aukcji elektronicznej.</w:t>
      </w:r>
    </w:p>
    <w:p w14:paraId="2A4F373F" w14:textId="77777777" w:rsidR="00603291" w:rsidRPr="008A0DBC" w:rsidRDefault="00603291" w:rsidP="00EE6B68">
      <w:pPr>
        <w:pStyle w:val="Nagwek1"/>
      </w:pPr>
      <w:r w:rsidRPr="008A0DBC">
        <w:t>Pozostałe informacje</w:t>
      </w:r>
    </w:p>
    <w:p w14:paraId="3C073A90" w14:textId="77777777" w:rsidR="001F1FE4" w:rsidRPr="008A0DBC" w:rsidRDefault="001F1FE4" w:rsidP="00F11953">
      <w:pPr>
        <w:pStyle w:val="Nagwek2"/>
      </w:pPr>
      <w:bookmarkStart w:id="28" w:name="_Hlk515367328"/>
      <w:r w:rsidRPr="008A0DBC">
        <w:t>Informacja o przetwarzaniu danych osobowych:</w:t>
      </w:r>
    </w:p>
    <w:p w14:paraId="7C5E7582" w14:textId="77777777" w:rsidR="001F1FE4" w:rsidRPr="008A0DBC" w:rsidRDefault="001F1FE4" w:rsidP="001F1FE4">
      <w:pPr>
        <w:spacing w:after="60"/>
        <w:ind w:left="680"/>
        <w:jc w:val="both"/>
        <w:outlineLvl w:val="1"/>
        <w:rPr>
          <w:bCs/>
          <w:iCs/>
        </w:rPr>
      </w:pPr>
      <w:r w:rsidRPr="008A0DBC">
        <w:rPr>
          <w:bCs/>
          <w:iCs/>
        </w:rPr>
        <w:t xml:space="preserve">Zamawiający, zgodnie z art. 13 ust. 1 i 2 </w:t>
      </w:r>
      <w:r w:rsidRPr="008A0DBC">
        <w:rPr>
          <w:rFonts w:eastAsia="Calibri"/>
          <w:bCs/>
          <w:iC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A0DBC">
        <w:rPr>
          <w:bCs/>
          <w:iCs/>
        </w:rPr>
        <w:t>dalej „RODO”, informuje, że:</w:t>
      </w:r>
    </w:p>
    <w:p w14:paraId="4ECEFC34" w14:textId="108C0EED" w:rsidR="001F1FE4" w:rsidRPr="008A0DBC" w:rsidRDefault="001F1FE4" w:rsidP="001F1FE4">
      <w:pPr>
        <w:numPr>
          <w:ilvl w:val="0"/>
          <w:numId w:val="24"/>
        </w:numPr>
        <w:spacing w:after="160"/>
        <w:contextualSpacing/>
        <w:jc w:val="both"/>
        <w:outlineLvl w:val="1"/>
        <w:rPr>
          <w:bCs/>
          <w:iCs/>
        </w:rPr>
      </w:pPr>
      <w:r w:rsidRPr="008A0DBC">
        <w:rPr>
          <w:bCs/>
          <w:iCs/>
        </w:rPr>
        <w:t xml:space="preserve">w celu prowadzenia postępowania o udzielenie zamówienia publicznego  </w:t>
      </w:r>
      <w:r w:rsidRPr="008A0DBC">
        <w:rPr>
          <w:rFonts w:eastAsia="Calibri"/>
          <w:bCs/>
          <w:iCs/>
          <w:lang w:eastAsia="en-US"/>
        </w:rPr>
        <w:t>”</w:t>
      </w:r>
      <w:r w:rsidR="00A870F7" w:rsidRPr="008A0DBC">
        <w:rPr>
          <w:rFonts w:eastAsia="Calibri"/>
          <w:b/>
          <w:bCs/>
          <w:iCs/>
          <w:lang w:eastAsia="en-US"/>
        </w:rPr>
        <w:t>Dostosowanie pomieszczenia w budynku po starej kotłowni, w której zlokalizowany jest obecny węzeł cieplny na potrzeby montażu nowego węzła cieplnego w zakresie prac budowlanych, instalacji sanitarnych i elektrycznych.</w:t>
      </w:r>
      <w:r w:rsidRPr="008A0DBC">
        <w:rPr>
          <w:rFonts w:eastAsia="Calibri"/>
          <w:bCs/>
          <w:iCs/>
          <w:lang w:eastAsia="en-US"/>
        </w:rPr>
        <w:t xml:space="preserve">” – znak sprawy: </w:t>
      </w:r>
      <w:r w:rsidR="00A870F7" w:rsidRPr="008A0DBC">
        <w:rPr>
          <w:rFonts w:eastAsia="Calibri"/>
          <w:b/>
          <w:bCs/>
          <w:iCs/>
          <w:lang w:eastAsia="en-US"/>
        </w:rPr>
        <w:t>ZSP.ZP.261.10.2019</w:t>
      </w:r>
      <w:r w:rsidRPr="008A0DBC">
        <w:rPr>
          <w:rFonts w:eastAsia="Calibri"/>
          <w:bCs/>
          <w:iCs/>
          <w:lang w:eastAsia="en-US"/>
        </w:rPr>
        <w:t xml:space="preserve">,prowadzonego w trybie </w:t>
      </w:r>
      <w:r w:rsidR="00A870F7" w:rsidRPr="008A0DBC">
        <w:rPr>
          <w:rFonts w:eastAsia="Calibri"/>
          <w:bCs/>
          <w:iCs/>
          <w:lang w:eastAsia="en-US"/>
        </w:rPr>
        <w:t>przetarg nieograniczony</w:t>
      </w:r>
      <w:r w:rsidRPr="008A0DBC">
        <w:rPr>
          <w:rFonts w:eastAsia="Calibri"/>
          <w:bCs/>
          <w:iCs/>
          <w:lang w:eastAsia="en-US"/>
        </w:rPr>
        <w:t>,</w:t>
      </w:r>
      <w:r w:rsidR="00C439CA">
        <w:rPr>
          <w:rFonts w:eastAsia="Calibri"/>
          <w:bCs/>
          <w:iCs/>
          <w:lang w:eastAsia="en-US"/>
        </w:rPr>
        <w:t xml:space="preserve"> </w:t>
      </w:r>
      <w:r w:rsidRPr="008A0DBC">
        <w:rPr>
          <w:bCs/>
          <w:iCs/>
        </w:rPr>
        <w:t xml:space="preserve">przetwarzane będą dane osobowe na podstawie art. 6 ust. 1 lit. cRODO;  </w:t>
      </w:r>
    </w:p>
    <w:p w14:paraId="75AE3A05" w14:textId="77777777" w:rsidR="001F1FE4" w:rsidRPr="008A0DBC" w:rsidRDefault="001F1FE4" w:rsidP="001F1FE4">
      <w:pPr>
        <w:numPr>
          <w:ilvl w:val="0"/>
          <w:numId w:val="24"/>
        </w:numPr>
        <w:spacing w:after="60"/>
        <w:ind w:left="1037" w:hanging="357"/>
        <w:jc w:val="both"/>
        <w:outlineLvl w:val="1"/>
        <w:rPr>
          <w:bCs/>
          <w:iCs/>
        </w:rPr>
      </w:pPr>
      <w:r w:rsidRPr="008A0DBC">
        <w:rPr>
          <w:bCs/>
          <w:iCs/>
        </w:rPr>
        <w:t>administratorem Pani/Pana danych osobowych jest:</w:t>
      </w:r>
    </w:p>
    <w:p w14:paraId="37F4B792" w14:textId="77777777" w:rsidR="001F1FE4" w:rsidRPr="008A0DBC" w:rsidRDefault="00A870F7" w:rsidP="001F1FE4">
      <w:pPr>
        <w:spacing w:after="60"/>
        <w:ind w:left="1038"/>
        <w:outlineLvl w:val="1"/>
        <w:rPr>
          <w:b/>
          <w:bCs/>
          <w:iCs/>
        </w:rPr>
      </w:pPr>
      <w:r w:rsidRPr="008A0DBC">
        <w:rPr>
          <w:b/>
          <w:bCs/>
          <w:iCs/>
        </w:rPr>
        <w:t>Zduńskowolski Szpital Powiatowy Sp. z o.o.</w:t>
      </w:r>
    </w:p>
    <w:p w14:paraId="4233294A" w14:textId="77777777" w:rsidR="001F1FE4" w:rsidRPr="008A0DBC" w:rsidRDefault="00A870F7" w:rsidP="001F1FE4">
      <w:pPr>
        <w:spacing w:after="40"/>
        <w:ind w:left="1038"/>
        <w:outlineLvl w:val="1"/>
        <w:rPr>
          <w:bCs/>
          <w:iCs/>
        </w:rPr>
      </w:pPr>
      <w:r w:rsidRPr="008A0DBC">
        <w:rPr>
          <w:bCs/>
          <w:iCs/>
        </w:rPr>
        <w:t>ul. Królewska2998-220Zduńska Wola</w:t>
      </w:r>
    </w:p>
    <w:p w14:paraId="3FC3E023" w14:textId="77777777" w:rsidR="001F1FE4" w:rsidRPr="008A0DBC" w:rsidRDefault="001F1FE4" w:rsidP="001F1FE4">
      <w:pPr>
        <w:spacing w:after="40"/>
        <w:ind w:left="1038"/>
        <w:outlineLvl w:val="1"/>
        <w:rPr>
          <w:bCs/>
          <w:iCs/>
        </w:rPr>
      </w:pPr>
      <w:r w:rsidRPr="008A0DBC">
        <w:rPr>
          <w:bCs/>
          <w:iCs/>
        </w:rPr>
        <w:t xml:space="preserve">Tel.: </w:t>
      </w:r>
      <w:r w:rsidR="00A870F7" w:rsidRPr="008A0DBC">
        <w:rPr>
          <w:bCs/>
          <w:iCs/>
        </w:rPr>
        <w:t>0438244182</w:t>
      </w:r>
    </w:p>
    <w:p w14:paraId="587A79E7" w14:textId="77777777" w:rsidR="001F1FE4" w:rsidRPr="008A0DBC" w:rsidRDefault="001F1FE4" w:rsidP="001F1FE4">
      <w:pPr>
        <w:spacing w:after="40"/>
        <w:ind w:left="1038"/>
        <w:outlineLvl w:val="1"/>
        <w:rPr>
          <w:bCs/>
          <w:iCs/>
          <w:lang w:val="en-US"/>
        </w:rPr>
      </w:pPr>
      <w:r w:rsidRPr="008A0DBC">
        <w:rPr>
          <w:bCs/>
          <w:iCs/>
          <w:lang w:val="en-GB"/>
        </w:rPr>
        <w:t xml:space="preserve">Faks: </w:t>
      </w:r>
      <w:r w:rsidR="00A870F7" w:rsidRPr="008A0DBC">
        <w:rPr>
          <w:bCs/>
          <w:iCs/>
          <w:lang w:val="en-GB"/>
        </w:rPr>
        <w:t>043</w:t>
      </w:r>
      <w:r w:rsidR="00A870F7" w:rsidRPr="008A0DBC">
        <w:rPr>
          <w:bCs/>
          <w:iCs/>
          <w:sz w:val="18"/>
          <w:szCs w:val="18"/>
          <w:lang w:val="en-GB"/>
        </w:rPr>
        <w:t>8232071</w:t>
      </w:r>
    </w:p>
    <w:p w14:paraId="6DA36EED" w14:textId="77777777" w:rsidR="001F1FE4" w:rsidRPr="008A0DBC" w:rsidRDefault="001F1FE4" w:rsidP="001F1FE4">
      <w:pPr>
        <w:spacing w:after="40"/>
        <w:ind w:left="1038"/>
        <w:outlineLvl w:val="1"/>
        <w:rPr>
          <w:rFonts w:eastAsia="Calibri"/>
          <w:bCs/>
          <w:iCs/>
          <w:lang w:val="en-US" w:eastAsia="en-US"/>
        </w:rPr>
      </w:pPr>
      <w:r w:rsidRPr="008A0DBC">
        <w:rPr>
          <w:rFonts w:eastAsia="Calibri"/>
          <w:bCs/>
          <w:iCs/>
          <w:lang w:val="en-GB" w:eastAsia="en-US"/>
        </w:rPr>
        <w:t xml:space="preserve">e-mail: </w:t>
      </w:r>
      <w:r w:rsidR="00A870F7" w:rsidRPr="008A0DBC">
        <w:rPr>
          <w:rFonts w:eastAsia="Calibri"/>
          <w:bCs/>
          <w:iCs/>
          <w:lang w:val="en-GB" w:eastAsia="en-US"/>
        </w:rPr>
        <w:t>zamowienia.publiczne@szpital-zdwola.info</w:t>
      </w:r>
      <w:r w:rsidRPr="008A0DBC">
        <w:rPr>
          <w:rFonts w:eastAsia="Calibri"/>
          <w:bCs/>
          <w:iCs/>
          <w:lang w:val="en-US" w:eastAsia="en-US"/>
        </w:rPr>
        <w:t>.</w:t>
      </w:r>
    </w:p>
    <w:p w14:paraId="31E37C66" w14:textId="68255E35" w:rsidR="001F1FE4" w:rsidRPr="008A0DBC" w:rsidRDefault="00706520" w:rsidP="001F1FE4">
      <w:pPr>
        <w:numPr>
          <w:ilvl w:val="0"/>
          <w:numId w:val="24"/>
        </w:numPr>
        <w:spacing w:before="120" w:after="60"/>
        <w:jc w:val="both"/>
        <w:outlineLvl w:val="1"/>
        <w:rPr>
          <w:bCs/>
          <w:iCs/>
        </w:rPr>
      </w:pPr>
      <w:bookmarkStart w:id="29" w:name="_Hlk529490733"/>
      <w:r w:rsidRPr="008A0DBC">
        <w:rPr>
          <w:bCs/>
          <w:iCs/>
        </w:rPr>
        <w:t xml:space="preserve">inspektorem ochrony danych osobowych w </w:t>
      </w:r>
      <w:r w:rsidR="00A870F7" w:rsidRPr="008A0DBC">
        <w:rPr>
          <w:bCs/>
          <w:iCs/>
        </w:rPr>
        <w:t>Zduńskowolski Szpital Powiatowy Sp. z o.o.</w:t>
      </w:r>
      <w:r w:rsidR="00C439CA">
        <w:rPr>
          <w:bCs/>
          <w:iCs/>
        </w:rPr>
        <w:t xml:space="preserve"> </w:t>
      </w:r>
      <w:r w:rsidRPr="008A0DBC">
        <w:rPr>
          <w:bCs/>
          <w:iCs/>
        </w:rPr>
        <w:t xml:space="preserve">jest , </w:t>
      </w:r>
      <w:r w:rsidR="004C2630">
        <w:rPr>
          <w:bCs/>
          <w:iCs/>
        </w:rPr>
        <w:t xml:space="preserve">Gabriela Kaczmarek, </w:t>
      </w:r>
      <w:r w:rsidRPr="008A0DBC">
        <w:rPr>
          <w:bCs/>
          <w:iCs/>
        </w:rPr>
        <w:t>kontakt: tel.:</w:t>
      </w:r>
      <w:r w:rsidR="004C2630">
        <w:rPr>
          <w:bCs/>
          <w:iCs/>
        </w:rPr>
        <w:t>043 824 4182</w:t>
      </w:r>
      <w:r w:rsidRPr="008A0DBC">
        <w:t>, e-mail:</w:t>
      </w:r>
      <w:bookmarkEnd w:id="29"/>
      <w:r w:rsidR="004C2630">
        <w:t>iodo@szpital-zdwola.info</w:t>
      </w:r>
      <w:r w:rsidR="001F1FE4" w:rsidRPr="008A0DBC">
        <w:rPr>
          <w:bCs/>
          <w:iCs/>
        </w:rPr>
        <w:t>;</w:t>
      </w:r>
    </w:p>
    <w:p w14:paraId="7F282A18" w14:textId="77777777" w:rsidR="001F1FE4" w:rsidRPr="008A0DBC" w:rsidRDefault="001F1FE4" w:rsidP="001F1FE4">
      <w:pPr>
        <w:numPr>
          <w:ilvl w:val="0"/>
          <w:numId w:val="24"/>
        </w:numPr>
        <w:spacing w:before="120" w:after="60"/>
        <w:jc w:val="both"/>
        <w:outlineLvl w:val="1"/>
        <w:rPr>
          <w:bCs/>
          <w:iCs/>
        </w:rPr>
      </w:pPr>
      <w:r w:rsidRPr="008A0DBC">
        <w:rPr>
          <w:bCs/>
          <w:iCs/>
        </w:rPr>
        <w:t>odbiorcami Pani/Pana danych osobowych będą osoby lub podmioty, którym udostępniona zostanie dokumentacja postępowania w oparciu o art. 8 oraz art. 96 ust. 3 ustawy Pzp;</w:t>
      </w:r>
    </w:p>
    <w:p w14:paraId="42E3E124" w14:textId="77777777" w:rsidR="001F1FE4" w:rsidRPr="008A0DBC" w:rsidRDefault="001F1FE4" w:rsidP="001F1FE4">
      <w:pPr>
        <w:numPr>
          <w:ilvl w:val="0"/>
          <w:numId w:val="24"/>
        </w:numPr>
        <w:spacing w:before="120" w:after="60"/>
        <w:jc w:val="both"/>
        <w:outlineLvl w:val="1"/>
        <w:rPr>
          <w:bCs/>
          <w:iCs/>
        </w:rPr>
      </w:pPr>
      <w:r w:rsidRPr="008A0DBC">
        <w:rPr>
          <w:bCs/>
          <w:iCs/>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3B40F6D3" w14:textId="77777777" w:rsidR="001F1FE4" w:rsidRPr="008A0DBC" w:rsidRDefault="001F1FE4" w:rsidP="001F1FE4">
      <w:pPr>
        <w:numPr>
          <w:ilvl w:val="0"/>
          <w:numId w:val="24"/>
        </w:numPr>
        <w:spacing w:before="120" w:after="60"/>
        <w:jc w:val="both"/>
        <w:outlineLvl w:val="1"/>
        <w:rPr>
          <w:bCs/>
          <w:iCs/>
        </w:rPr>
      </w:pPr>
      <w:r w:rsidRPr="008A0DBC">
        <w:rPr>
          <w:bCs/>
          <w:iCs/>
        </w:rPr>
        <w:lastRenderedPageBreak/>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649C0D6" w14:textId="77777777" w:rsidR="001F1FE4" w:rsidRPr="008A0DBC" w:rsidRDefault="001F1FE4" w:rsidP="001F1FE4">
      <w:pPr>
        <w:numPr>
          <w:ilvl w:val="0"/>
          <w:numId w:val="24"/>
        </w:numPr>
        <w:spacing w:before="120" w:after="60"/>
        <w:jc w:val="both"/>
        <w:outlineLvl w:val="1"/>
        <w:rPr>
          <w:bCs/>
          <w:iCs/>
        </w:rPr>
      </w:pPr>
      <w:r w:rsidRPr="008A0DBC">
        <w:rPr>
          <w:bCs/>
          <w:iCs/>
        </w:rPr>
        <w:t>w odniesieniu do Pani/Pana danych osobowych decyzje nie będą podejmowane w sposób zautomatyzowany, stosowanie do art. 22 RODO;</w:t>
      </w:r>
    </w:p>
    <w:p w14:paraId="1677B6D3" w14:textId="77777777" w:rsidR="001F1FE4" w:rsidRPr="008A0DBC" w:rsidRDefault="001F1FE4" w:rsidP="001F1FE4">
      <w:pPr>
        <w:numPr>
          <w:ilvl w:val="0"/>
          <w:numId w:val="24"/>
        </w:numPr>
        <w:spacing w:before="120"/>
        <w:ind w:left="1037" w:hanging="357"/>
        <w:jc w:val="both"/>
        <w:outlineLvl w:val="1"/>
        <w:rPr>
          <w:bCs/>
          <w:iCs/>
        </w:rPr>
      </w:pPr>
      <w:r w:rsidRPr="008A0DBC">
        <w:rPr>
          <w:bCs/>
          <w:iCs/>
        </w:rPr>
        <w:t>posiada Pani/Pan:</w:t>
      </w:r>
    </w:p>
    <w:p w14:paraId="09AD7168" w14:textId="77777777" w:rsidR="001F1FE4" w:rsidRPr="008A0DBC" w:rsidRDefault="001F1FE4" w:rsidP="001F1FE4">
      <w:pPr>
        <w:numPr>
          <w:ilvl w:val="0"/>
          <w:numId w:val="22"/>
        </w:numPr>
        <w:spacing w:after="150"/>
        <w:ind w:left="1418" w:hanging="294"/>
        <w:contextualSpacing/>
        <w:jc w:val="both"/>
      </w:pPr>
      <w:r w:rsidRPr="008A0DBC">
        <w:t>na podstawie art. 15 RODO prawo dostępu do danych osobowych Pani/Pana dotyczących;</w:t>
      </w:r>
    </w:p>
    <w:p w14:paraId="5DE45176" w14:textId="77777777" w:rsidR="001F1FE4" w:rsidRPr="008A0DBC" w:rsidRDefault="001F1FE4" w:rsidP="001F1FE4">
      <w:pPr>
        <w:numPr>
          <w:ilvl w:val="0"/>
          <w:numId w:val="22"/>
        </w:numPr>
        <w:spacing w:after="150"/>
        <w:ind w:left="1418" w:hanging="294"/>
        <w:contextualSpacing/>
        <w:jc w:val="both"/>
      </w:pPr>
      <w:r w:rsidRPr="008A0DBC">
        <w:t>na podstawie art. 16 RODO prawo do sprostowania Pani/Pana danych osobowych, z tym że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B15FBEE" w14:textId="77777777" w:rsidR="001F1FE4" w:rsidRPr="008A0DBC" w:rsidRDefault="001F1FE4" w:rsidP="001F1FE4">
      <w:pPr>
        <w:numPr>
          <w:ilvl w:val="0"/>
          <w:numId w:val="22"/>
        </w:numPr>
        <w:spacing w:after="150"/>
        <w:ind w:left="1418" w:hanging="294"/>
        <w:contextualSpacing/>
        <w:jc w:val="both"/>
      </w:pPr>
      <w:r w:rsidRPr="008A0DBC">
        <w:t xml:space="preserve">na podstawie art. 18 RODO prawo żądania od administratora ograniczenia przetwarzania danych osobowych, z tym że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356E87B1" w14:textId="77777777" w:rsidR="001F1FE4" w:rsidRPr="008A0DBC" w:rsidRDefault="001F1FE4" w:rsidP="001F1FE4">
      <w:pPr>
        <w:numPr>
          <w:ilvl w:val="0"/>
          <w:numId w:val="22"/>
        </w:numPr>
        <w:spacing w:before="120" w:after="120"/>
        <w:ind w:left="1418" w:hanging="294"/>
        <w:contextualSpacing/>
        <w:jc w:val="both"/>
        <w:rPr>
          <w:i/>
        </w:rPr>
      </w:pPr>
      <w:r w:rsidRPr="008A0DBC">
        <w:t>prawo do wniesienia skargi do Prezesa Urzędu Ochrony Danych Osobowych, gdy uzna Pani/Pan, że przetwarzanie danych osobowych Pani/Pana dotyczących narusza przepisy RODO;</w:t>
      </w:r>
    </w:p>
    <w:p w14:paraId="6C586DE9" w14:textId="77777777" w:rsidR="001F1FE4" w:rsidRPr="008A0DBC" w:rsidRDefault="001F1FE4" w:rsidP="001F1FE4">
      <w:pPr>
        <w:numPr>
          <w:ilvl w:val="0"/>
          <w:numId w:val="24"/>
        </w:numPr>
        <w:spacing w:before="120" w:after="120"/>
        <w:ind w:left="1037" w:hanging="357"/>
        <w:contextualSpacing/>
        <w:jc w:val="both"/>
        <w:rPr>
          <w:i/>
        </w:rPr>
      </w:pPr>
      <w:r w:rsidRPr="008A0DBC">
        <w:t>nie przysługuje Pani/Panu:</w:t>
      </w:r>
    </w:p>
    <w:p w14:paraId="177D70F8" w14:textId="77777777" w:rsidR="001F1FE4" w:rsidRPr="008A0DBC" w:rsidRDefault="001F1FE4" w:rsidP="001F1FE4">
      <w:pPr>
        <w:numPr>
          <w:ilvl w:val="0"/>
          <w:numId w:val="23"/>
        </w:numPr>
        <w:spacing w:after="150"/>
        <w:ind w:left="1418" w:hanging="284"/>
        <w:contextualSpacing/>
        <w:jc w:val="both"/>
        <w:rPr>
          <w:i/>
        </w:rPr>
      </w:pPr>
      <w:r w:rsidRPr="008A0DBC">
        <w:t>w związku z art. 17 ust. 3 lit. b, d lub e RODO prawo do usunięcia danych osobowych;</w:t>
      </w:r>
    </w:p>
    <w:p w14:paraId="42638E2B" w14:textId="77777777" w:rsidR="001F1FE4" w:rsidRPr="008A0DBC" w:rsidRDefault="001F1FE4" w:rsidP="001F1FE4">
      <w:pPr>
        <w:numPr>
          <w:ilvl w:val="0"/>
          <w:numId w:val="23"/>
        </w:numPr>
        <w:spacing w:after="150"/>
        <w:ind w:left="1418" w:hanging="284"/>
        <w:contextualSpacing/>
        <w:jc w:val="both"/>
        <w:rPr>
          <w:i/>
        </w:rPr>
      </w:pPr>
      <w:r w:rsidRPr="008A0DBC">
        <w:t>prawo do przenoszenia danych osobowych, o którym mowa w art. 20 RODO;</w:t>
      </w:r>
    </w:p>
    <w:p w14:paraId="0051EAAE" w14:textId="77777777" w:rsidR="001F1FE4" w:rsidRPr="008A0DBC" w:rsidRDefault="001F1FE4" w:rsidP="001F1FE4">
      <w:pPr>
        <w:numPr>
          <w:ilvl w:val="0"/>
          <w:numId w:val="23"/>
        </w:numPr>
        <w:spacing w:after="60"/>
        <w:ind w:left="1418" w:hanging="284"/>
        <w:contextualSpacing/>
        <w:jc w:val="both"/>
      </w:pPr>
      <w:r w:rsidRPr="008A0DBC">
        <w:t>na podstawie art. 21 RODO prawo sprzeciwu, wobec przetwarzania danych osobowych, gdyż podstawą prawną przetwarzania Pani/Pana danych osobowych jest art. 6 ust. 1 lit. c RODO;</w:t>
      </w:r>
    </w:p>
    <w:p w14:paraId="61A4CDA1" w14:textId="77777777" w:rsidR="001F1FE4" w:rsidRPr="008A0DBC" w:rsidRDefault="001F1FE4" w:rsidP="001F1FE4">
      <w:pPr>
        <w:numPr>
          <w:ilvl w:val="0"/>
          <w:numId w:val="24"/>
        </w:numPr>
        <w:spacing w:after="60"/>
        <w:contextualSpacing/>
        <w:jc w:val="both"/>
      </w:pPr>
      <w:r w:rsidRPr="008A0DBC">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bookmarkEnd w:id="28"/>
      <w:r w:rsidRPr="008A0DBC">
        <w:t>.</w:t>
      </w:r>
    </w:p>
    <w:p w14:paraId="0A719114" w14:textId="77777777" w:rsidR="00603291" w:rsidRPr="008A0DBC" w:rsidRDefault="00603291" w:rsidP="00F11953">
      <w:pPr>
        <w:pStyle w:val="Nagwek2"/>
      </w:pPr>
      <w:r w:rsidRPr="008A0DBC">
        <w:t xml:space="preserve">Do spraw nieuregulowanych w niniejszej </w:t>
      </w:r>
      <w:r w:rsidR="009F1CA7" w:rsidRPr="008A0DBC">
        <w:t>SIWZ</w:t>
      </w:r>
      <w:r w:rsidRPr="008A0DBC">
        <w:t xml:space="preserve"> mają zastosowanie przepisy ustawy z dnia 29 stycznia 2004 roku Prawo zamówień publicznych </w:t>
      </w:r>
      <w:r w:rsidR="00A870F7" w:rsidRPr="008A0DBC">
        <w:t>(t.j. Dz. U. z  2018 r. poz. 1986 z późn. zm.)</w:t>
      </w:r>
      <w:r w:rsidRPr="008A0DBC">
        <w:t xml:space="preserve"> oraz przepisy Kodeksu cywilnego.</w:t>
      </w:r>
    </w:p>
    <w:p w14:paraId="41D76A3B" w14:textId="77777777" w:rsidR="00603291" w:rsidRDefault="00603291" w:rsidP="00603291">
      <w:pPr>
        <w:spacing w:before="60" w:after="120"/>
        <w:jc w:val="both"/>
      </w:pPr>
      <w:r w:rsidRPr="008A0DBC">
        <w:rPr>
          <w:b/>
        </w:rPr>
        <w:t>Załącznik</w:t>
      </w:r>
      <w:r w:rsidR="001F1FE4" w:rsidRPr="008A0DBC">
        <w:rPr>
          <w:b/>
        </w:rPr>
        <w:t>i do SIWZ</w:t>
      </w:r>
      <w:r w:rsidR="001F1FE4" w:rsidRPr="008A0DBC">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4C2630" w:rsidRPr="006672A6" w14:paraId="018466B4" w14:textId="77777777" w:rsidTr="004C2630">
        <w:tc>
          <w:tcPr>
            <w:tcW w:w="828" w:type="dxa"/>
          </w:tcPr>
          <w:p w14:paraId="00133B98" w14:textId="77777777" w:rsidR="004C2630" w:rsidRPr="006672A6" w:rsidRDefault="004C2630" w:rsidP="00456453">
            <w:pPr>
              <w:spacing w:before="60" w:after="120"/>
              <w:jc w:val="both"/>
              <w:rPr>
                <w:b/>
                <w:sz w:val="20"/>
                <w:szCs w:val="20"/>
              </w:rPr>
            </w:pPr>
            <w:r w:rsidRPr="006672A6">
              <w:rPr>
                <w:b/>
                <w:sz w:val="20"/>
                <w:szCs w:val="20"/>
              </w:rPr>
              <w:t>Nr</w:t>
            </w:r>
          </w:p>
        </w:tc>
        <w:tc>
          <w:tcPr>
            <w:tcW w:w="8636" w:type="dxa"/>
          </w:tcPr>
          <w:p w14:paraId="7CE1E7BE" w14:textId="77777777" w:rsidR="004C2630" w:rsidRPr="006672A6" w:rsidRDefault="004C2630" w:rsidP="00456453">
            <w:pPr>
              <w:spacing w:before="60" w:after="120"/>
              <w:jc w:val="both"/>
              <w:rPr>
                <w:b/>
                <w:sz w:val="20"/>
                <w:szCs w:val="20"/>
              </w:rPr>
            </w:pPr>
            <w:r w:rsidRPr="006672A6">
              <w:rPr>
                <w:b/>
                <w:sz w:val="20"/>
                <w:szCs w:val="20"/>
              </w:rPr>
              <w:t>Nazwa załącznika</w:t>
            </w:r>
          </w:p>
        </w:tc>
      </w:tr>
      <w:tr w:rsidR="004C2630" w:rsidRPr="006672A6" w14:paraId="4F50FEC5" w14:textId="77777777" w:rsidTr="004C2630">
        <w:tc>
          <w:tcPr>
            <w:tcW w:w="828" w:type="dxa"/>
          </w:tcPr>
          <w:p w14:paraId="4F64C043" w14:textId="77777777" w:rsidR="004C2630" w:rsidRPr="006672A6" w:rsidRDefault="004C2630" w:rsidP="00456453">
            <w:pPr>
              <w:spacing w:before="60" w:after="120"/>
              <w:jc w:val="both"/>
              <w:rPr>
                <w:b/>
              </w:rPr>
            </w:pPr>
            <w:r>
              <w:t>1</w:t>
            </w:r>
          </w:p>
        </w:tc>
        <w:tc>
          <w:tcPr>
            <w:tcW w:w="8636" w:type="dxa"/>
          </w:tcPr>
          <w:p w14:paraId="67309F02" w14:textId="77777777" w:rsidR="004C2630" w:rsidRPr="006672A6" w:rsidRDefault="004C2630" w:rsidP="00456453">
            <w:pPr>
              <w:spacing w:before="60" w:after="120"/>
              <w:jc w:val="both"/>
              <w:rPr>
                <w:b/>
              </w:rPr>
            </w:pPr>
            <w:r w:rsidRPr="00FA06BE">
              <w:t>Oświadczenie wykonawcy o przynależności albo braku przynależności do tej samej grupy kapitałowej.</w:t>
            </w:r>
          </w:p>
        </w:tc>
      </w:tr>
      <w:tr w:rsidR="004C2630" w:rsidRPr="006672A6" w14:paraId="0D1ABCD2" w14:textId="77777777" w:rsidTr="004C2630">
        <w:tc>
          <w:tcPr>
            <w:tcW w:w="828" w:type="dxa"/>
          </w:tcPr>
          <w:p w14:paraId="714AACBF" w14:textId="77777777" w:rsidR="004C2630" w:rsidRPr="006672A6" w:rsidRDefault="004C2630" w:rsidP="00456453">
            <w:pPr>
              <w:spacing w:before="60" w:after="120"/>
              <w:jc w:val="both"/>
              <w:rPr>
                <w:b/>
              </w:rPr>
            </w:pPr>
            <w:r>
              <w:t>2</w:t>
            </w:r>
          </w:p>
        </w:tc>
        <w:tc>
          <w:tcPr>
            <w:tcW w:w="8636" w:type="dxa"/>
          </w:tcPr>
          <w:p w14:paraId="58D20BC7" w14:textId="77777777" w:rsidR="004C2630" w:rsidRPr="006672A6" w:rsidRDefault="004C2630" w:rsidP="00456453">
            <w:pPr>
              <w:spacing w:before="60" w:after="120"/>
              <w:jc w:val="both"/>
              <w:rPr>
                <w:b/>
              </w:rPr>
            </w:pPr>
            <w:r w:rsidRPr="00FA06BE">
              <w:t>Wzór oferty na roboty budowlane</w:t>
            </w:r>
          </w:p>
        </w:tc>
      </w:tr>
      <w:tr w:rsidR="004C2630" w:rsidRPr="006672A6" w14:paraId="1CC5131F" w14:textId="77777777" w:rsidTr="004C2630">
        <w:tc>
          <w:tcPr>
            <w:tcW w:w="828" w:type="dxa"/>
          </w:tcPr>
          <w:p w14:paraId="55CA6A80" w14:textId="77777777" w:rsidR="004C2630" w:rsidRPr="006672A6" w:rsidRDefault="004C2630" w:rsidP="00456453">
            <w:pPr>
              <w:spacing w:before="60" w:after="120"/>
              <w:jc w:val="both"/>
              <w:rPr>
                <w:b/>
              </w:rPr>
            </w:pPr>
            <w:r>
              <w:t>3</w:t>
            </w:r>
          </w:p>
        </w:tc>
        <w:tc>
          <w:tcPr>
            <w:tcW w:w="8636" w:type="dxa"/>
          </w:tcPr>
          <w:p w14:paraId="5164A2C4" w14:textId="77777777" w:rsidR="004C2630" w:rsidRPr="006672A6" w:rsidRDefault="004C2630" w:rsidP="00456453">
            <w:pPr>
              <w:spacing w:before="60" w:after="120"/>
              <w:jc w:val="both"/>
              <w:rPr>
                <w:b/>
              </w:rPr>
            </w:pPr>
            <w:r w:rsidRPr="00FA06BE">
              <w:t>Wykaz części zamówienia, której wykonanie wykonawca zamierza powierzyć podwykonawcom</w:t>
            </w:r>
          </w:p>
        </w:tc>
      </w:tr>
      <w:tr w:rsidR="004C2630" w:rsidRPr="006672A6" w14:paraId="16448305" w14:textId="77777777" w:rsidTr="004C2630">
        <w:tc>
          <w:tcPr>
            <w:tcW w:w="828" w:type="dxa"/>
          </w:tcPr>
          <w:p w14:paraId="4F7B3E8A" w14:textId="77777777" w:rsidR="004C2630" w:rsidRPr="006672A6" w:rsidRDefault="00456453" w:rsidP="00456453">
            <w:pPr>
              <w:spacing w:before="60" w:after="120"/>
              <w:jc w:val="both"/>
              <w:rPr>
                <w:b/>
              </w:rPr>
            </w:pPr>
            <w:r>
              <w:lastRenderedPageBreak/>
              <w:t>4</w:t>
            </w:r>
          </w:p>
        </w:tc>
        <w:tc>
          <w:tcPr>
            <w:tcW w:w="8636" w:type="dxa"/>
          </w:tcPr>
          <w:p w14:paraId="461B0967" w14:textId="77777777" w:rsidR="004C2630" w:rsidRPr="006672A6" w:rsidRDefault="004C2630" w:rsidP="00456453">
            <w:pPr>
              <w:spacing w:before="60" w:after="120"/>
              <w:jc w:val="both"/>
              <w:rPr>
                <w:b/>
              </w:rPr>
            </w:pPr>
            <w:r w:rsidRPr="00FA06BE">
              <w:t>Wykaz robót budowanych</w:t>
            </w:r>
          </w:p>
        </w:tc>
      </w:tr>
      <w:tr w:rsidR="004C2630" w:rsidRPr="006672A6" w14:paraId="3E56947A" w14:textId="77777777" w:rsidTr="004C2630">
        <w:tc>
          <w:tcPr>
            <w:tcW w:w="828" w:type="dxa"/>
          </w:tcPr>
          <w:p w14:paraId="5D631F0C" w14:textId="77777777" w:rsidR="004C2630" w:rsidRPr="006672A6" w:rsidRDefault="00456453" w:rsidP="00456453">
            <w:pPr>
              <w:spacing w:before="60" w:after="120"/>
              <w:jc w:val="both"/>
              <w:rPr>
                <w:b/>
              </w:rPr>
            </w:pPr>
            <w:r>
              <w:t>5</w:t>
            </w:r>
          </w:p>
        </w:tc>
        <w:tc>
          <w:tcPr>
            <w:tcW w:w="8636" w:type="dxa"/>
          </w:tcPr>
          <w:p w14:paraId="3EAAED18" w14:textId="77777777" w:rsidR="004C2630" w:rsidRPr="006672A6" w:rsidRDefault="004C2630" w:rsidP="00456453">
            <w:pPr>
              <w:spacing w:before="60" w:after="120"/>
              <w:jc w:val="both"/>
              <w:rPr>
                <w:b/>
              </w:rPr>
            </w:pPr>
            <w:r w:rsidRPr="00FA06BE">
              <w:t>Wykaz osób</w:t>
            </w:r>
          </w:p>
        </w:tc>
      </w:tr>
      <w:tr w:rsidR="004C2630" w:rsidRPr="006672A6" w14:paraId="6E3BF585" w14:textId="77777777" w:rsidTr="004C2630">
        <w:tc>
          <w:tcPr>
            <w:tcW w:w="828" w:type="dxa"/>
          </w:tcPr>
          <w:p w14:paraId="1A8ACF3C" w14:textId="77777777" w:rsidR="004C2630" w:rsidRPr="006672A6" w:rsidRDefault="00456453" w:rsidP="00456453">
            <w:pPr>
              <w:spacing w:before="60" w:after="120"/>
              <w:jc w:val="both"/>
              <w:rPr>
                <w:b/>
              </w:rPr>
            </w:pPr>
            <w:r>
              <w:t>6</w:t>
            </w:r>
          </w:p>
        </w:tc>
        <w:tc>
          <w:tcPr>
            <w:tcW w:w="8636" w:type="dxa"/>
          </w:tcPr>
          <w:p w14:paraId="5A3CEC24" w14:textId="77777777" w:rsidR="004C2630" w:rsidRPr="006672A6" w:rsidRDefault="004C2630" w:rsidP="00456453">
            <w:pPr>
              <w:spacing w:before="60" w:after="120"/>
              <w:jc w:val="both"/>
              <w:rPr>
                <w:b/>
              </w:rPr>
            </w:pPr>
            <w:r w:rsidRPr="00FA06BE">
              <w:t>Oświadczenie o niepodleganiu wykluczeniu oraz spełnianiu warunków udziału</w:t>
            </w:r>
          </w:p>
        </w:tc>
      </w:tr>
      <w:tr w:rsidR="004C2630" w:rsidRPr="006672A6" w14:paraId="3FA0EB55" w14:textId="77777777" w:rsidTr="004C2630">
        <w:tc>
          <w:tcPr>
            <w:tcW w:w="828" w:type="dxa"/>
          </w:tcPr>
          <w:p w14:paraId="0D46E45C" w14:textId="77777777" w:rsidR="004C2630" w:rsidRPr="006672A6" w:rsidRDefault="00456453" w:rsidP="00456453">
            <w:pPr>
              <w:spacing w:before="60" w:after="120"/>
              <w:jc w:val="both"/>
              <w:rPr>
                <w:b/>
              </w:rPr>
            </w:pPr>
            <w:r>
              <w:t>7</w:t>
            </w:r>
          </w:p>
        </w:tc>
        <w:tc>
          <w:tcPr>
            <w:tcW w:w="8636" w:type="dxa"/>
          </w:tcPr>
          <w:p w14:paraId="73B34668" w14:textId="77777777" w:rsidR="004C2630" w:rsidRPr="006672A6" w:rsidRDefault="004C2630" w:rsidP="00456453">
            <w:pPr>
              <w:spacing w:before="60" w:after="120"/>
              <w:jc w:val="both"/>
              <w:rPr>
                <w:b/>
              </w:rPr>
            </w:pPr>
            <w:r w:rsidRPr="00FA06BE">
              <w:t>Wzór umowy na roboty budowlane</w:t>
            </w:r>
          </w:p>
        </w:tc>
      </w:tr>
      <w:tr w:rsidR="004C2630" w:rsidRPr="006672A6" w14:paraId="179CF099" w14:textId="77777777" w:rsidTr="004C2630">
        <w:tc>
          <w:tcPr>
            <w:tcW w:w="828" w:type="dxa"/>
          </w:tcPr>
          <w:p w14:paraId="1B70F6EB" w14:textId="77777777" w:rsidR="004C2630" w:rsidRPr="006672A6" w:rsidRDefault="00456453" w:rsidP="00456453">
            <w:pPr>
              <w:spacing w:before="60" w:after="120"/>
              <w:jc w:val="both"/>
              <w:rPr>
                <w:b/>
              </w:rPr>
            </w:pPr>
            <w:r>
              <w:t>8</w:t>
            </w:r>
          </w:p>
        </w:tc>
        <w:tc>
          <w:tcPr>
            <w:tcW w:w="8636" w:type="dxa"/>
          </w:tcPr>
          <w:p w14:paraId="57BD6372" w14:textId="77777777" w:rsidR="004C2630" w:rsidRPr="006672A6" w:rsidRDefault="004C2630" w:rsidP="00456453">
            <w:pPr>
              <w:spacing w:before="60" w:after="120"/>
              <w:jc w:val="both"/>
              <w:rPr>
                <w:b/>
              </w:rPr>
            </w:pPr>
            <w:r w:rsidRPr="00FA06BE">
              <w:t>Kosztorys nakładczy i przedmiar robót</w:t>
            </w:r>
          </w:p>
        </w:tc>
      </w:tr>
      <w:tr w:rsidR="004C2630" w:rsidRPr="006672A6" w14:paraId="7AD6BEEC" w14:textId="77777777" w:rsidTr="004C2630">
        <w:tc>
          <w:tcPr>
            <w:tcW w:w="828" w:type="dxa"/>
          </w:tcPr>
          <w:p w14:paraId="7AC6CB6F" w14:textId="77777777" w:rsidR="004C2630" w:rsidRPr="006672A6" w:rsidRDefault="00456453" w:rsidP="00456453">
            <w:pPr>
              <w:spacing w:before="60" w:after="120"/>
              <w:jc w:val="both"/>
              <w:rPr>
                <w:b/>
              </w:rPr>
            </w:pPr>
            <w:r>
              <w:t>9</w:t>
            </w:r>
          </w:p>
        </w:tc>
        <w:tc>
          <w:tcPr>
            <w:tcW w:w="8636" w:type="dxa"/>
          </w:tcPr>
          <w:p w14:paraId="377767D2" w14:textId="77777777" w:rsidR="004C2630" w:rsidRPr="006672A6" w:rsidRDefault="004C2630" w:rsidP="00456453">
            <w:pPr>
              <w:spacing w:before="60" w:after="120"/>
              <w:jc w:val="both"/>
              <w:rPr>
                <w:b/>
              </w:rPr>
            </w:pPr>
            <w:r w:rsidRPr="00FA06BE">
              <w:t>Projekt</w:t>
            </w:r>
          </w:p>
        </w:tc>
      </w:tr>
    </w:tbl>
    <w:p w14:paraId="1B67698F" w14:textId="77777777" w:rsidR="004C2630" w:rsidRPr="008A0DBC" w:rsidRDefault="004C2630" w:rsidP="00603291">
      <w:pPr>
        <w:spacing w:before="60" w:after="120"/>
        <w:jc w:val="both"/>
      </w:pPr>
    </w:p>
    <w:sectPr w:rsidR="004C2630" w:rsidRPr="008A0DBC" w:rsidSect="004A4692">
      <w:headerReference w:type="even" r:id="rId7"/>
      <w:headerReference w:type="default" r:id="rId8"/>
      <w:footerReference w:type="even" r:id="rId9"/>
      <w:footerReference w:type="default" r:id="rId10"/>
      <w:headerReference w:type="first" r:id="rId11"/>
      <w:footerReference w:type="first" r:id="rId1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A2086" w14:textId="77777777" w:rsidR="00763DF4" w:rsidRDefault="00763DF4">
      <w:r>
        <w:separator/>
      </w:r>
    </w:p>
  </w:endnote>
  <w:endnote w:type="continuationSeparator" w:id="0">
    <w:p w14:paraId="64D954D7" w14:textId="77777777" w:rsidR="00763DF4" w:rsidRDefault="0076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779EA" w14:textId="77777777" w:rsidR="00456453" w:rsidRDefault="004564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A7484" w14:textId="77777777" w:rsidR="00456453" w:rsidRDefault="00763DF4">
    <w:pPr>
      <w:pStyle w:val="Stopka"/>
      <w:rPr>
        <w:sz w:val="18"/>
        <w:szCs w:val="18"/>
      </w:rPr>
    </w:pPr>
    <w:r>
      <w:rPr>
        <w:noProof/>
        <w:sz w:val="18"/>
        <w:szCs w:val="18"/>
      </w:rPr>
      <w:pict w14:anchorId="3D5C09E4">
        <v:line id="Line 1" o:spid="_x0000_s2049" style="position:absolute;z-index:251657216;visibility:visibl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w:r>
  </w:p>
  <w:p w14:paraId="47D4CFFB" w14:textId="77777777" w:rsidR="00456453" w:rsidRDefault="00456453">
    <w:pPr>
      <w:pStyle w:val="Stopka"/>
      <w:tabs>
        <w:tab w:val="clear" w:pos="4536"/>
        <w:tab w:val="right" w:pos="9000"/>
      </w:tabs>
      <w:rPr>
        <w:sz w:val="18"/>
        <w:szCs w:val="18"/>
      </w:rPr>
    </w:pPr>
    <w:r>
      <w:rPr>
        <w:sz w:val="18"/>
        <w:szCs w:val="18"/>
      </w:rPr>
      <w:t>System ProPublico © Datacomp</w:t>
    </w:r>
    <w:r>
      <w:rPr>
        <w:sz w:val="18"/>
        <w:szCs w:val="18"/>
      </w:rPr>
      <w:tab/>
      <w:t xml:space="preserve">Strona: </w:t>
    </w:r>
    <w:r w:rsidR="008444E0">
      <w:rPr>
        <w:rStyle w:val="Numerstrony"/>
        <w:sz w:val="18"/>
        <w:szCs w:val="18"/>
      </w:rPr>
      <w:fldChar w:fldCharType="begin"/>
    </w:r>
    <w:r>
      <w:rPr>
        <w:rStyle w:val="Numerstrony"/>
        <w:sz w:val="18"/>
        <w:szCs w:val="18"/>
      </w:rPr>
      <w:instrText xml:space="preserve"> PAGE </w:instrText>
    </w:r>
    <w:r w:rsidR="008444E0">
      <w:rPr>
        <w:rStyle w:val="Numerstrony"/>
        <w:sz w:val="18"/>
        <w:szCs w:val="18"/>
      </w:rPr>
      <w:fldChar w:fldCharType="separate"/>
    </w:r>
    <w:r w:rsidR="00333D85">
      <w:rPr>
        <w:rStyle w:val="Numerstrony"/>
        <w:noProof/>
        <w:sz w:val="18"/>
        <w:szCs w:val="18"/>
      </w:rPr>
      <w:t>2</w:t>
    </w:r>
    <w:r w:rsidR="008444E0">
      <w:rPr>
        <w:rStyle w:val="Numerstrony"/>
        <w:sz w:val="18"/>
        <w:szCs w:val="18"/>
      </w:rPr>
      <w:fldChar w:fldCharType="end"/>
    </w:r>
    <w:r>
      <w:rPr>
        <w:rStyle w:val="Numerstrony"/>
        <w:sz w:val="18"/>
        <w:szCs w:val="18"/>
      </w:rPr>
      <w:t>/</w:t>
    </w:r>
    <w:r w:rsidR="008444E0">
      <w:rPr>
        <w:rStyle w:val="Numerstrony"/>
        <w:sz w:val="18"/>
        <w:szCs w:val="18"/>
      </w:rPr>
      <w:fldChar w:fldCharType="begin"/>
    </w:r>
    <w:r>
      <w:rPr>
        <w:rStyle w:val="Numerstrony"/>
        <w:sz w:val="18"/>
        <w:szCs w:val="18"/>
      </w:rPr>
      <w:instrText xml:space="preserve"> NUMPAGES </w:instrText>
    </w:r>
    <w:r w:rsidR="008444E0">
      <w:rPr>
        <w:rStyle w:val="Numerstrony"/>
        <w:sz w:val="18"/>
        <w:szCs w:val="18"/>
      </w:rPr>
      <w:fldChar w:fldCharType="separate"/>
    </w:r>
    <w:r w:rsidR="00333D85">
      <w:rPr>
        <w:rStyle w:val="Numerstrony"/>
        <w:noProof/>
        <w:sz w:val="18"/>
        <w:szCs w:val="18"/>
      </w:rPr>
      <w:t>21</w:t>
    </w:r>
    <w:r w:rsidR="008444E0">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D30E5" w14:textId="77777777" w:rsidR="00456453" w:rsidRDefault="004564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73734" w14:textId="77777777" w:rsidR="00763DF4" w:rsidRDefault="00763DF4">
      <w:r>
        <w:separator/>
      </w:r>
    </w:p>
  </w:footnote>
  <w:footnote w:type="continuationSeparator" w:id="0">
    <w:p w14:paraId="4778E20D" w14:textId="77777777" w:rsidR="00763DF4" w:rsidRDefault="00763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F541D" w14:textId="77777777" w:rsidR="00456453" w:rsidRDefault="004564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B39B7" w14:textId="77777777" w:rsidR="00456453" w:rsidRDefault="00456453">
    <w:pPr>
      <w:pStyle w:val="Nagwek"/>
      <w:jc w:val="center"/>
      <w:rPr>
        <w:sz w:val="18"/>
        <w:szCs w:val="18"/>
      </w:rPr>
    </w:pPr>
    <w:r>
      <w:rPr>
        <w:sz w:val="18"/>
        <w:szCs w:val="18"/>
      </w:rPr>
      <w:t>Specyfikacja istotnych warunków zamówienia</w:t>
    </w:r>
  </w:p>
  <w:p w14:paraId="4E720941" w14:textId="77777777" w:rsidR="00456453" w:rsidRDefault="00456453">
    <w:pPr>
      <w:pStyle w:val="Nagwek"/>
      <w:jc w:val="center"/>
      <w:rPr>
        <w:sz w:val="18"/>
        <w:szCs w:val="18"/>
      </w:rPr>
    </w:pPr>
    <w:r>
      <w:rPr>
        <w:sz w:val="18"/>
        <w:szCs w:val="18"/>
      </w:rPr>
      <w:t>Dostosowanie pomieszczenia w budynku po starej kotłowni, w której zlokalizowany jest obecny węzeł cieplny na potrzeby montażu nowego węzła cieplnego w zakresie prac budowlanych, instalacji sanitarnych i elektrycznych.</w:t>
    </w:r>
  </w:p>
  <w:p w14:paraId="07D9F269" w14:textId="77777777" w:rsidR="00456453" w:rsidRDefault="00763DF4">
    <w:pPr>
      <w:pStyle w:val="Nagwek"/>
    </w:pPr>
    <w:r>
      <w:rPr>
        <w:noProof/>
      </w:rPr>
      <w:pict w14:anchorId="2EA2F9F5">
        <v:line id="Line 2" o:spid="_x0000_s2050" style="position:absolute;z-index:251658240;visibility:visibl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AD942" w14:textId="77777777" w:rsidR="00456453" w:rsidRDefault="004564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6"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7"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8" w15:restartNumberingAfterBreak="0">
    <w:nsid w:val="1EE3197E"/>
    <w:multiLevelType w:val="multilevel"/>
    <w:tmpl w:val="C30898A4"/>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363445F"/>
    <w:multiLevelType w:val="hybridMultilevel"/>
    <w:tmpl w:val="211A5F04"/>
    <w:lvl w:ilvl="0" w:tplc="0DD4BA0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81A7EA6"/>
    <w:multiLevelType w:val="hybridMultilevel"/>
    <w:tmpl w:val="DF8A45A0"/>
    <w:lvl w:ilvl="0" w:tplc="461888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40FA710C"/>
    <w:multiLevelType w:val="hybridMultilevel"/>
    <w:tmpl w:val="ACA23BC8"/>
    <w:lvl w:ilvl="0" w:tplc="A7CA88DA">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1"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2" w15:restartNumberingAfterBreak="0">
    <w:nsid w:val="58BB4590"/>
    <w:multiLevelType w:val="hybridMultilevel"/>
    <w:tmpl w:val="C07494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16F0DB6"/>
    <w:multiLevelType w:val="hybridMultilevel"/>
    <w:tmpl w:val="56602194"/>
    <w:lvl w:ilvl="0" w:tplc="896C950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8"/>
  </w:num>
  <w:num w:numId="2">
    <w:abstractNumId w:val="12"/>
  </w:num>
  <w:num w:numId="3">
    <w:abstractNumId w:val="19"/>
  </w:num>
  <w:num w:numId="4">
    <w:abstractNumId w:val="13"/>
  </w:num>
  <w:num w:numId="5">
    <w:abstractNumId w:val="7"/>
  </w:num>
  <w:num w:numId="6">
    <w:abstractNumId w:val="5"/>
  </w:num>
  <w:num w:numId="7">
    <w:abstractNumId w:val="6"/>
  </w:num>
  <w:num w:numId="8">
    <w:abstractNumId w:val="25"/>
  </w:num>
  <w:num w:numId="9">
    <w:abstractNumId w:val="4"/>
  </w:num>
  <w:num w:numId="10">
    <w:abstractNumId w:val="20"/>
  </w:num>
  <w:num w:numId="11">
    <w:abstractNumId w:val="2"/>
  </w:num>
  <w:num w:numId="12">
    <w:abstractNumId w:val="22"/>
  </w:num>
  <w:num w:numId="13">
    <w:abstractNumId w:val="23"/>
  </w:num>
  <w:num w:numId="14">
    <w:abstractNumId w:val="24"/>
  </w:num>
  <w:num w:numId="15">
    <w:abstractNumId w:val="1"/>
  </w:num>
  <w:num w:numId="16">
    <w:abstractNumId w:val="17"/>
  </w:num>
  <w:num w:numId="17">
    <w:abstractNumId w:val="14"/>
  </w:num>
  <w:num w:numId="18">
    <w:abstractNumId w:val="0"/>
  </w:num>
  <w:num w:numId="19">
    <w:abstractNumId w:val="21"/>
  </w:num>
  <w:num w:numId="20">
    <w:abstractNumId w:val="11"/>
  </w:num>
  <w:num w:numId="21">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0"/>
  </w:num>
  <w:num w:numId="24">
    <w:abstractNumId w:val="18"/>
  </w:num>
  <w:num w:numId="25">
    <w:abstractNumId w:val="16"/>
  </w:num>
  <w:num w:numId="26">
    <w:abstractNumId w:val="15"/>
  </w:num>
  <w:num w:numId="27">
    <w:abstractNumId w:val="26"/>
  </w:num>
  <w:num w:numId="28">
    <w:abstractNumId w:val="9"/>
  </w:num>
  <w:num w:numId="29">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D243E"/>
    <w:rsid w:val="00004D89"/>
    <w:rsid w:val="000067E5"/>
    <w:rsid w:val="00012833"/>
    <w:rsid w:val="00020641"/>
    <w:rsid w:val="00020FF3"/>
    <w:rsid w:val="00026453"/>
    <w:rsid w:val="00031855"/>
    <w:rsid w:val="00033447"/>
    <w:rsid w:val="00034D1A"/>
    <w:rsid w:val="00036DB5"/>
    <w:rsid w:val="0004094C"/>
    <w:rsid w:val="000471B4"/>
    <w:rsid w:val="00050901"/>
    <w:rsid w:val="00051DC0"/>
    <w:rsid w:val="00056B6A"/>
    <w:rsid w:val="0005779B"/>
    <w:rsid w:val="000666AF"/>
    <w:rsid w:val="000706FC"/>
    <w:rsid w:val="0007352F"/>
    <w:rsid w:val="00080783"/>
    <w:rsid w:val="00082134"/>
    <w:rsid w:val="00087B64"/>
    <w:rsid w:val="000A1CDA"/>
    <w:rsid w:val="000A2E0B"/>
    <w:rsid w:val="000A59AF"/>
    <w:rsid w:val="000B08A9"/>
    <w:rsid w:val="000C63A2"/>
    <w:rsid w:val="000C732C"/>
    <w:rsid w:val="000D3BC4"/>
    <w:rsid w:val="000E5AC2"/>
    <w:rsid w:val="000E7443"/>
    <w:rsid w:val="000F01D8"/>
    <w:rsid w:val="000F53AD"/>
    <w:rsid w:val="000F7161"/>
    <w:rsid w:val="00125A9A"/>
    <w:rsid w:val="00126357"/>
    <w:rsid w:val="00127036"/>
    <w:rsid w:val="00130F77"/>
    <w:rsid w:val="0013434C"/>
    <w:rsid w:val="00141A13"/>
    <w:rsid w:val="00150032"/>
    <w:rsid w:val="001542F3"/>
    <w:rsid w:val="001644FA"/>
    <w:rsid w:val="00180BDE"/>
    <w:rsid w:val="0018407C"/>
    <w:rsid w:val="001869B2"/>
    <w:rsid w:val="00191475"/>
    <w:rsid w:val="00194EF2"/>
    <w:rsid w:val="001B3F5E"/>
    <w:rsid w:val="001B6A19"/>
    <w:rsid w:val="001C30E8"/>
    <w:rsid w:val="001C4D3E"/>
    <w:rsid w:val="001C5986"/>
    <w:rsid w:val="001E3266"/>
    <w:rsid w:val="001E4CE2"/>
    <w:rsid w:val="001E66C0"/>
    <w:rsid w:val="001F1894"/>
    <w:rsid w:val="001F1FE4"/>
    <w:rsid w:val="00201D7C"/>
    <w:rsid w:val="002116B1"/>
    <w:rsid w:val="002239C2"/>
    <w:rsid w:val="00223EF2"/>
    <w:rsid w:val="00225C93"/>
    <w:rsid w:val="00226999"/>
    <w:rsid w:val="002306BE"/>
    <w:rsid w:val="00232EF6"/>
    <w:rsid w:val="0023697B"/>
    <w:rsid w:val="00243FB4"/>
    <w:rsid w:val="002457DC"/>
    <w:rsid w:val="0024673F"/>
    <w:rsid w:val="0025113E"/>
    <w:rsid w:val="00263EFE"/>
    <w:rsid w:val="00264019"/>
    <w:rsid w:val="00273370"/>
    <w:rsid w:val="002746F7"/>
    <w:rsid w:val="00276982"/>
    <w:rsid w:val="002829E5"/>
    <w:rsid w:val="002962E0"/>
    <w:rsid w:val="002963F2"/>
    <w:rsid w:val="002A2D4A"/>
    <w:rsid w:val="002B22BF"/>
    <w:rsid w:val="002D4E51"/>
    <w:rsid w:val="002E5E36"/>
    <w:rsid w:val="002E666C"/>
    <w:rsid w:val="002E7C8B"/>
    <w:rsid w:val="002F07D4"/>
    <w:rsid w:val="0031141E"/>
    <w:rsid w:val="003134B0"/>
    <w:rsid w:val="003200AE"/>
    <w:rsid w:val="003209A8"/>
    <w:rsid w:val="00322993"/>
    <w:rsid w:val="00325E66"/>
    <w:rsid w:val="00330F50"/>
    <w:rsid w:val="00333636"/>
    <w:rsid w:val="00333D85"/>
    <w:rsid w:val="00333EB5"/>
    <w:rsid w:val="00333EF6"/>
    <w:rsid w:val="00334E8F"/>
    <w:rsid w:val="00335C23"/>
    <w:rsid w:val="003440B4"/>
    <w:rsid w:val="0034463B"/>
    <w:rsid w:val="00361499"/>
    <w:rsid w:val="00370A37"/>
    <w:rsid w:val="0037241F"/>
    <w:rsid w:val="00374986"/>
    <w:rsid w:val="0037719D"/>
    <w:rsid w:val="0038188C"/>
    <w:rsid w:val="00383BC8"/>
    <w:rsid w:val="00384056"/>
    <w:rsid w:val="00393E85"/>
    <w:rsid w:val="003B27B2"/>
    <w:rsid w:val="003C478A"/>
    <w:rsid w:val="003C4BDA"/>
    <w:rsid w:val="003D0168"/>
    <w:rsid w:val="003D0409"/>
    <w:rsid w:val="003D5462"/>
    <w:rsid w:val="003D58D6"/>
    <w:rsid w:val="003D736C"/>
    <w:rsid w:val="003E0A15"/>
    <w:rsid w:val="003F5A2C"/>
    <w:rsid w:val="00403B18"/>
    <w:rsid w:val="0040419B"/>
    <w:rsid w:val="0041437D"/>
    <w:rsid w:val="004201F8"/>
    <w:rsid w:val="00423EDC"/>
    <w:rsid w:val="004248CE"/>
    <w:rsid w:val="00424D45"/>
    <w:rsid w:val="004327AD"/>
    <w:rsid w:val="004350D7"/>
    <w:rsid w:val="004460EE"/>
    <w:rsid w:val="00456453"/>
    <w:rsid w:val="00466174"/>
    <w:rsid w:val="0046629C"/>
    <w:rsid w:val="00466719"/>
    <w:rsid w:val="00466D96"/>
    <w:rsid w:val="00472F68"/>
    <w:rsid w:val="00475D05"/>
    <w:rsid w:val="004820E5"/>
    <w:rsid w:val="00483F80"/>
    <w:rsid w:val="004923B2"/>
    <w:rsid w:val="00493DCE"/>
    <w:rsid w:val="004A3EC1"/>
    <w:rsid w:val="004A4692"/>
    <w:rsid w:val="004B1C29"/>
    <w:rsid w:val="004B524E"/>
    <w:rsid w:val="004B680C"/>
    <w:rsid w:val="004C2630"/>
    <w:rsid w:val="004C3FCD"/>
    <w:rsid w:val="004C525B"/>
    <w:rsid w:val="004D10CC"/>
    <w:rsid w:val="004D67F9"/>
    <w:rsid w:val="004D7A7C"/>
    <w:rsid w:val="004E3A7E"/>
    <w:rsid w:val="004E777E"/>
    <w:rsid w:val="004E7BF9"/>
    <w:rsid w:val="004F50A8"/>
    <w:rsid w:val="005060B9"/>
    <w:rsid w:val="00510831"/>
    <w:rsid w:val="00513179"/>
    <w:rsid w:val="00514D20"/>
    <w:rsid w:val="00522598"/>
    <w:rsid w:val="0052404F"/>
    <w:rsid w:val="005241B2"/>
    <w:rsid w:val="005258FB"/>
    <w:rsid w:val="005307F8"/>
    <w:rsid w:val="00532E78"/>
    <w:rsid w:val="00533640"/>
    <w:rsid w:val="00536FAD"/>
    <w:rsid w:val="0054473A"/>
    <w:rsid w:val="00562E86"/>
    <w:rsid w:val="005631F3"/>
    <w:rsid w:val="00571EFD"/>
    <w:rsid w:val="005741F3"/>
    <w:rsid w:val="005828F4"/>
    <w:rsid w:val="005905D6"/>
    <w:rsid w:val="005A468C"/>
    <w:rsid w:val="005A4DE5"/>
    <w:rsid w:val="005B4881"/>
    <w:rsid w:val="005C46D9"/>
    <w:rsid w:val="005D0A27"/>
    <w:rsid w:val="005D2148"/>
    <w:rsid w:val="005E544C"/>
    <w:rsid w:val="005E601C"/>
    <w:rsid w:val="005E73AC"/>
    <w:rsid w:val="005E7FA8"/>
    <w:rsid w:val="005F3D6B"/>
    <w:rsid w:val="00602F4E"/>
    <w:rsid w:val="00603291"/>
    <w:rsid w:val="00614581"/>
    <w:rsid w:val="006260AC"/>
    <w:rsid w:val="00627046"/>
    <w:rsid w:val="00627ED2"/>
    <w:rsid w:val="006318DF"/>
    <w:rsid w:val="0063322D"/>
    <w:rsid w:val="006369CE"/>
    <w:rsid w:val="0063732B"/>
    <w:rsid w:val="00650268"/>
    <w:rsid w:val="00651B3E"/>
    <w:rsid w:val="00656498"/>
    <w:rsid w:val="00656996"/>
    <w:rsid w:val="0066198A"/>
    <w:rsid w:val="0066381A"/>
    <w:rsid w:val="00666C20"/>
    <w:rsid w:val="006672A6"/>
    <w:rsid w:val="006737D4"/>
    <w:rsid w:val="006810A7"/>
    <w:rsid w:val="00681AF7"/>
    <w:rsid w:val="0068590B"/>
    <w:rsid w:val="006B281B"/>
    <w:rsid w:val="006C1585"/>
    <w:rsid w:val="006C1F3A"/>
    <w:rsid w:val="006C4822"/>
    <w:rsid w:val="006D1974"/>
    <w:rsid w:val="006E2CC4"/>
    <w:rsid w:val="006F5BCD"/>
    <w:rsid w:val="006F77F8"/>
    <w:rsid w:val="00703F5F"/>
    <w:rsid w:val="00705BE6"/>
    <w:rsid w:val="0070620B"/>
    <w:rsid w:val="00706520"/>
    <w:rsid w:val="0071220B"/>
    <w:rsid w:val="00713508"/>
    <w:rsid w:val="00713E16"/>
    <w:rsid w:val="00717726"/>
    <w:rsid w:val="00722A08"/>
    <w:rsid w:val="00730E7F"/>
    <w:rsid w:val="00732B5E"/>
    <w:rsid w:val="00734784"/>
    <w:rsid w:val="00740B94"/>
    <w:rsid w:val="00740EFA"/>
    <w:rsid w:val="00741BF8"/>
    <w:rsid w:val="00741CCD"/>
    <w:rsid w:val="007538B6"/>
    <w:rsid w:val="00757FE2"/>
    <w:rsid w:val="00760959"/>
    <w:rsid w:val="00763DF4"/>
    <w:rsid w:val="00770037"/>
    <w:rsid w:val="00774374"/>
    <w:rsid w:val="00774A7C"/>
    <w:rsid w:val="007941DD"/>
    <w:rsid w:val="007A004A"/>
    <w:rsid w:val="007A1332"/>
    <w:rsid w:val="007A5710"/>
    <w:rsid w:val="007B4C2A"/>
    <w:rsid w:val="007C00B8"/>
    <w:rsid w:val="007E351D"/>
    <w:rsid w:val="007F35F3"/>
    <w:rsid w:val="007F3A2E"/>
    <w:rsid w:val="008056A9"/>
    <w:rsid w:val="00811E8A"/>
    <w:rsid w:val="0081670D"/>
    <w:rsid w:val="00820382"/>
    <w:rsid w:val="0082230A"/>
    <w:rsid w:val="00823C81"/>
    <w:rsid w:val="00825E3E"/>
    <w:rsid w:val="00833238"/>
    <w:rsid w:val="0084028B"/>
    <w:rsid w:val="008431B7"/>
    <w:rsid w:val="00844250"/>
    <w:rsid w:val="008444E0"/>
    <w:rsid w:val="0084633A"/>
    <w:rsid w:val="00855B32"/>
    <w:rsid w:val="00861B28"/>
    <w:rsid w:val="00862609"/>
    <w:rsid w:val="008634CF"/>
    <w:rsid w:val="00872FB2"/>
    <w:rsid w:val="00874101"/>
    <w:rsid w:val="00883670"/>
    <w:rsid w:val="0089195D"/>
    <w:rsid w:val="00892EAD"/>
    <w:rsid w:val="00895AC8"/>
    <w:rsid w:val="008A0DBC"/>
    <w:rsid w:val="008A3895"/>
    <w:rsid w:val="008B13A8"/>
    <w:rsid w:val="008B60B4"/>
    <w:rsid w:val="008C47F9"/>
    <w:rsid w:val="008D48A7"/>
    <w:rsid w:val="008E2C1B"/>
    <w:rsid w:val="008E38E4"/>
    <w:rsid w:val="008E3C1A"/>
    <w:rsid w:val="008E4448"/>
    <w:rsid w:val="008E693A"/>
    <w:rsid w:val="008F1B65"/>
    <w:rsid w:val="008F317B"/>
    <w:rsid w:val="008F6989"/>
    <w:rsid w:val="008F7292"/>
    <w:rsid w:val="00903BB2"/>
    <w:rsid w:val="0090602E"/>
    <w:rsid w:val="00910126"/>
    <w:rsid w:val="009140F6"/>
    <w:rsid w:val="00916008"/>
    <w:rsid w:val="00917D54"/>
    <w:rsid w:val="0092294D"/>
    <w:rsid w:val="00925F62"/>
    <w:rsid w:val="0093445C"/>
    <w:rsid w:val="0094461F"/>
    <w:rsid w:val="00944DA3"/>
    <w:rsid w:val="00945B58"/>
    <w:rsid w:val="00950CB2"/>
    <w:rsid w:val="009526DC"/>
    <w:rsid w:val="009554B6"/>
    <w:rsid w:val="00961A57"/>
    <w:rsid w:val="00966186"/>
    <w:rsid w:val="00983549"/>
    <w:rsid w:val="009838C7"/>
    <w:rsid w:val="00990A89"/>
    <w:rsid w:val="009A4CC1"/>
    <w:rsid w:val="009B239D"/>
    <w:rsid w:val="009B523D"/>
    <w:rsid w:val="009B5EF9"/>
    <w:rsid w:val="009B75C1"/>
    <w:rsid w:val="009D2316"/>
    <w:rsid w:val="009D760C"/>
    <w:rsid w:val="009E7B6E"/>
    <w:rsid w:val="009F0A8E"/>
    <w:rsid w:val="009F1CA7"/>
    <w:rsid w:val="00A021C0"/>
    <w:rsid w:val="00A02B83"/>
    <w:rsid w:val="00A13671"/>
    <w:rsid w:val="00A147F1"/>
    <w:rsid w:val="00A2369F"/>
    <w:rsid w:val="00A300F2"/>
    <w:rsid w:val="00A346AF"/>
    <w:rsid w:val="00A34E0E"/>
    <w:rsid w:val="00A40A2C"/>
    <w:rsid w:val="00A43AEE"/>
    <w:rsid w:val="00A46681"/>
    <w:rsid w:val="00A50B70"/>
    <w:rsid w:val="00A54376"/>
    <w:rsid w:val="00A56785"/>
    <w:rsid w:val="00A56852"/>
    <w:rsid w:val="00A666E0"/>
    <w:rsid w:val="00A70B48"/>
    <w:rsid w:val="00A722BA"/>
    <w:rsid w:val="00A86605"/>
    <w:rsid w:val="00A870F7"/>
    <w:rsid w:val="00A90128"/>
    <w:rsid w:val="00A936A2"/>
    <w:rsid w:val="00A9512C"/>
    <w:rsid w:val="00A966A6"/>
    <w:rsid w:val="00A96E95"/>
    <w:rsid w:val="00AA5FCE"/>
    <w:rsid w:val="00AA661F"/>
    <w:rsid w:val="00AB4119"/>
    <w:rsid w:val="00AB7036"/>
    <w:rsid w:val="00AC3CE1"/>
    <w:rsid w:val="00AD6A2E"/>
    <w:rsid w:val="00AD7F2C"/>
    <w:rsid w:val="00AE4E38"/>
    <w:rsid w:val="00AF1311"/>
    <w:rsid w:val="00AF616D"/>
    <w:rsid w:val="00B05777"/>
    <w:rsid w:val="00B0712C"/>
    <w:rsid w:val="00B1102B"/>
    <w:rsid w:val="00B11855"/>
    <w:rsid w:val="00B36CE0"/>
    <w:rsid w:val="00B51D96"/>
    <w:rsid w:val="00B8343A"/>
    <w:rsid w:val="00B8358F"/>
    <w:rsid w:val="00B90CFE"/>
    <w:rsid w:val="00B932A5"/>
    <w:rsid w:val="00B97667"/>
    <w:rsid w:val="00BA1AB5"/>
    <w:rsid w:val="00BA5728"/>
    <w:rsid w:val="00BB23D7"/>
    <w:rsid w:val="00BB295E"/>
    <w:rsid w:val="00BC04D7"/>
    <w:rsid w:val="00BF579F"/>
    <w:rsid w:val="00BF6DEC"/>
    <w:rsid w:val="00C00534"/>
    <w:rsid w:val="00C0343D"/>
    <w:rsid w:val="00C03499"/>
    <w:rsid w:val="00C06D30"/>
    <w:rsid w:val="00C20DA9"/>
    <w:rsid w:val="00C2712C"/>
    <w:rsid w:val="00C439CA"/>
    <w:rsid w:val="00C50E72"/>
    <w:rsid w:val="00C530BF"/>
    <w:rsid w:val="00C559F8"/>
    <w:rsid w:val="00C70735"/>
    <w:rsid w:val="00C74BC5"/>
    <w:rsid w:val="00C83833"/>
    <w:rsid w:val="00C85325"/>
    <w:rsid w:val="00CA3D6E"/>
    <w:rsid w:val="00CB6608"/>
    <w:rsid w:val="00CC3CF3"/>
    <w:rsid w:val="00CC4ADC"/>
    <w:rsid w:val="00CD1C53"/>
    <w:rsid w:val="00CD2A67"/>
    <w:rsid w:val="00CE1482"/>
    <w:rsid w:val="00CE1F43"/>
    <w:rsid w:val="00CF3703"/>
    <w:rsid w:val="00D06196"/>
    <w:rsid w:val="00D06289"/>
    <w:rsid w:val="00D062D1"/>
    <w:rsid w:val="00D07762"/>
    <w:rsid w:val="00D14E18"/>
    <w:rsid w:val="00D218B3"/>
    <w:rsid w:val="00D23093"/>
    <w:rsid w:val="00D30384"/>
    <w:rsid w:val="00D35830"/>
    <w:rsid w:val="00D45566"/>
    <w:rsid w:val="00D65942"/>
    <w:rsid w:val="00D67BC1"/>
    <w:rsid w:val="00D94CD8"/>
    <w:rsid w:val="00D95619"/>
    <w:rsid w:val="00DA094A"/>
    <w:rsid w:val="00DC3E3B"/>
    <w:rsid w:val="00DD2C73"/>
    <w:rsid w:val="00DD574A"/>
    <w:rsid w:val="00DE5056"/>
    <w:rsid w:val="00DF1E0C"/>
    <w:rsid w:val="00DF4EB3"/>
    <w:rsid w:val="00DF5C49"/>
    <w:rsid w:val="00E0511E"/>
    <w:rsid w:val="00E0526C"/>
    <w:rsid w:val="00E0552F"/>
    <w:rsid w:val="00E10E4F"/>
    <w:rsid w:val="00E12195"/>
    <w:rsid w:val="00E14BA2"/>
    <w:rsid w:val="00E156F5"/>
    <w:rsid w:val="00E20949"/>
    <w:rsid w:val="00E234D8"/>
    <w:rsid w:val="00E26EEE"/>
    <w:rsid w:val="00E30EB9"/>
    <w:rsid w:val="00E339AF"/>
    <w:rsid w:val="00E40611"/>
    <w:rsid w:val="00E528CA"/>
    <w:rsid w:val="00E547CA"/>
    <w:rsid w:val="00E65F99"/>
    <w:rsid w:val="00E7448C"/>
    <w:rsid w:val="00E761B8"/>
    <w:rsid w:val="00E85EB9"/>
    <w:rsid w:val="00E879CD"/>
    <w:rsid w:val="00EA00A8"/>
    <w:rsid w:val="00EB00B6"/>
    <w:rsid w:val="00EB24E5"/>
    <w:rsid w:val="00EB6566"/>
    <w:rsid w:val="00EB7871"/>
    <w:rsid w:val="00EC4CDA"/>
    <w:rsid w:val="00ED0999"/>
    <w:rsid w:val="00EE1213"/>
    <w:rsid w:val="00EE3618"/>
    <w:rsid w:val="00EE6B68"/>
    <w:rsid w:val="00EF0A3B"/>
    <w:rsid w:val="00EF5211"/>
    <w:rsid w:val="00F01987"/>
    <w:rsid w:val="00F11953"/>
    <w:rsid w:val="00F131CB"/>
    <w:rsid w:val="00F13967"/>
    <w:rsid w:val="00F21788"/>
    <w:rsid w:val="00F234AD"/>
    <w:rsid w:val="00F23594"/>
    <w:rsid w:val="00F241C5"/>
    <w:rsid w:val="00F278EE"/>
    <w:rsid w:val="00F525A3"/>
    <w:rsid w:val="00F65ACD"/>
    <w:rsid w:val="00F7086B"/>
    <w:rsid w:val="00F8068F"/>
    <w:rsid w:val="00F83D72"/>
    <w:rsid w:val="00FB5143"/>
    <w:rsid w:val="00FC0312"/>
    <w:rsid w:val="00FD0B5A"/>
    <w:rsid w:val="00FD243E"/>
    <w:rsid w:val="00FD5B5F"/>
    <w:rsid w:val="00FE293C"/>
    <w:rsid w:val="00FE3431"/>
    <w:rsid w:val="00FE474E"/>
    <w:rsid w:val="00FE6971"/>
    <w:rsid w:val="00FF1C48"/>
    <w:rsid w:val="00FF22E6"/>
    <w:rsid w:val="00FF771B"/>
    <w:rsid w:val="00FF7D1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A67F190"/>
  <w15:docId w15:val="{416D6946-628E-4EE1-80F1-53E027EF3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E6B68"/>
    <w:pPr>
      <w:numPr>
        <w:numId w:val="1"/>
      </w:numPr>
      <w:spacing w:before="200" w:after="60"/>
      <w:jc w:val="both"/>
      <w:outlineLvl w:val="0"/>
    </w:pPr>
    <w:rPr>
      <w:b/>
      <w:bCs/>
      <w:caps/>
      <w:kern w:val="32"/>
    </w:rPr>
  </w:style>
  <w:style w:type="paragraph" w:styleId="Nagwek2">
    <w:name w:val="heading 2"/>
    <w:basedOn w:val="Normalny"/>
    <w:link w:val="Nagwek2Znak"/>
    <w:autoRedefine/>
    <w:qFormat/>
    <w:rsid w:val="00F11953"/>
    <w:pPr>
      <w:numPr>
        <w:ilvl w:val="1"/>
        <w:numId w:val="1"/>
      </w:numPr>
      <w:spacing w:before="120" w:after="60"/>
      <w:jc w:val="both"/>
      <w:outlineLvl w:val="1"/>
    </w:pPr>
    <w:rPr>
      <w:bCs/>
      <w:iCs/>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4A4692"/>
    <w:pPr>
      <w:keepNext/>
      <w:numPr>
        <w:ilvl w:val="3"/>
        <w:numId w:val="1"/>
      </w:numPr>
      <w:spacing w:before="60" w:after="60"/>
      <w:outlineLvl w:val="3"/>
    </w:pPr>
    <w:rPr>
      <w:bCs/>
    </w:rPr>
  </w:style>
  <w:style w:type="paragraph" w:styleId="Nagwek5">
    <w:name w:val="heading 5"/>
    <w:basedOn w:val="Normalny"/>
    <w:next w:val="Normalny"/>
    <w:qFormat/>
    <w:rsid w:val="004A4692"/>
    <w:pPr>
      <w:numPr>
        <w:ilvl w:val="4"/>
        <w:numId w:val="1"/>
      </w:numPr>
      <w:spacing w:before="240" w:after="60"/>
      <w:outlineLvl w:val="4"/>
    </w:pPr>
    <w:rPr>
      <w:b/>
      <w:bCs/>
      <w:i/>
      <w:iCs/>
      <w:sz w:val="26"/>
      <w:szCs w:val="26"/>
    </w:rPr>
  </w:style>
  <w:style w:type="paragraph" w:styleId="Nagwek6">
    <w:name w:val="heading 6"/>
    <w:basedOn w:val="Normalny"/>
    <w:next w:val="Normalny"/>
    <w:qFormat/>
    <w:rsid w:val="004A4692"/>
    <w:pPr>
      <w:numPr>
        <w:ilvl w:val="5"/>
        <w:numId w:val="1"/>
      </w:numPr>
      <w:spacing w:before="240" w:after="60"/>
      <w:outlineLvl w:val="5"/>
    </w:pPr>
    <w:rPr>
      <w:b/>
      <w:bCs/>
      <w:sz w:val="22"/>
      <w:szCs w:val="22"/>
    </w:rPr>
  </w:style>
  <w:style w:type="paragraph" w:styleId="Nagwek7">
    <w:name w:val="heading 7"/>
    <w:basedOn w:val="Normalny"/>
    <w:next w:val="Normalny"/>
    <w:qFormat/>
    <w:rsid w:val="004A4692"/>
    <w:pPr>
      <w:numPr>
        <w:ilvl w:val="6"/>
        <w:numId w:val="1"/>
      </w:numPr>
      <w:spacing w:before="240" w:after="60"/>
      <w:outlineLvl w:val="6"/>
    </w:pPr>
  </w:style>
  <w:style w:type="paragraph" w:styleId="Nagwek8">
    <w:name w:val="heading 8"/>
    <w:basedOn w:val="Normalny"/>
    <w:next w:val="Normalny"/>
    <w:qFormat/>
    <w:rsid w:val="004A4692"/>
    <w:pPr>
      <w:numPr>
        <w:ilvl w:val="7"/>
        <w:numId w:val="1"/>
      </w:numPr>
      <w:spacing w:before="240" w:after="60"/>
      <w:outlineLvl w:val="7"/>
    </w:pPr>
    <w:rPr>
      <w:i/>
      <w:iCs/>
    </w:rPr>
  </w:style>
  <w:style w:type="paragraph" w:styleId="Nagwek9">
    <w:name w:val="heading 9"/>
    <w:basedOn w:val="Normalny"/>
    <w:next w:val="Normalny"/>
    <w:qFormat/>
    <w:rsid w:val="004A4692"/>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4A4692"/>
    <w:pPr>
      <w:spacing w:before="60" w:after="60"/>
      <w:ind w:left="851" w:hanging="295"/>
      <w:jc w:val="both"/>
    </w:pPr>
    <w:rPr>
      <w:szCs w:val="20"/>
    </w:rPr>
  </w:style>
  <w:style w:type="paragraph" w:customStyle="1" w:styleId="pkt1">
    <w:name w:val="pkt1"/>
    <w:basedOn w:val="pkt"/>
    <w:rsid w:val="004A4692"/>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rsid w:val="004A4692"/>
    <w:pPr>
      <w:tabs>
        <w:tab w:val="center" w:pos="4536"/>
        <w:tab w:val="right" w:pos="9072"/>
      </w:tabs>
    </w:pPr>
  </w:style>
  <w:style w:type="paragraph" w:styleId="Stopka">
    <w:name w:val="footer"/>
    <w:basedOn w:val="Normalny"/>
    <w:rsid w:val="004A4692"/>
    <w:pPr>
      <w:tabs>
        <w:tab w:val="center" w:pos="4536"/>
        <w:tab w:val="right" w:pos="9072"/>
      </w:tabs>
    </w:pPr>
  </w:style>
  <w:style w:type="character" w:styleId="Numerstrony">
    <w:name w:val="page number"/>
    <w:basedOn w:val="Domylnaczcionkaakapitu"/>
    <w:rsid w:val="004A4692"/>
  </w:style>
  <w:style w:type="paragraph" w:styleId="Tekstpodstawowy">
    <w:name w:val="Body Text"/>
    <w:basedOn w:val="Normalny"/>
    <w:rsid w:val="004A4692"/>
    <w:pPr>
      <w:spacing w:after="120"/>
    </w:pPr>
  </w:style>
  <w:style w:type="paragraph" w:styleId="Tekstpodstawowywcity">
    <w:name w:val="Body Text Indent"/>
    <w:basedOn w:val="Normalny"/>
    <w:rsid w:val="004A4692"/>
    <w:pPr>
      <w:spacing w:after="120"/>
      <w:ind w:left="283"/>
    </w:pPr>
  </w:style>
  <w:style w:type="character" w:styleId="Odwoaniedokomentarza">
    <w:name w:val="annotation reference"/>
    <w:semiHidden/>
    <w:rsid w:val="004A4692"/>
    <w:rPr>
      <w:sz w:val="16"/>
      <w:szCs w:val="16"/>
    </w:rPr>
  </w:style>
  <w:style w:type="paragraph" w:customStyle="1" w:styleId="StylNagwek4NiePogrubienieZlewej0cmPierwszywiersz">
    <w:name w:val="Styl Nagłówek 4 + Nie Pogrubienie Z lewej:  0 cm Pierwszy wiersz..."/>
    <w:basedOn w:val="Nagwek4"/>
    <w:rsid w:val="004A4692"/>
    <w:pPr>
      <w:ind w:left="0" w:firstLine="0"/>
    </w:pPr>
    <w:rPr>
      <w:b/>
      <w:bCs w:val="0"/>
      <w:szCs w:val="20"/>
    </w:rPr>
  </w:style>
  <w:style w:type="paragraph" w:styleId="Tekstpodstawowy2">
    <w:name w:val="Body Text 2"/>
    <w:basedOn w:val="Normalny"/>
    <w:rsid w:val="004A4692"/>
    <w:pPr>
      <w:spacing w:after="120" w:line="480" w:lineRule="auto"/>
    </w:pPr>
  </w:style>
  <w:style w:type="paragraph" w:customStyle="1" w:styleId="StylNagwek3Wyjustowany">
    <w:name w:val="Styl Nagłówek 3 + Wyjustowany"/>
    <w:basedOn w:val="Nagwek3"/>
    <w:rsid w:val="004A4692"/>
    <w:rPr>
      <w:bCs w:val="0"/>
      <w:szCs w:val="20"/>
    </w:rPr>
  </w:style>
  <w:style w:type="paragraph" w:styleId="Mapadokumentu">
    <w:name w:val="Document Map"/>
    <w:basedOn w:val="Normalny"/>
    <w:semiHidden/>
    <w:rsid w:val="004A4692"/>
    <w:pPr>
      <w:shd w:val="clear" w:color="auto" w:fill="000080"/>
    </w:pPr>
    <w:rPr>
      <w:rFonts w:ascii="Tahoma" w:hAnsi="Tahoma" w:cs="Tahoma"/>
    </w:rPr>
  </w:style>
  <w:style w:type="paragraph" w:styleId="Tekstkomentarza">
    <w:name w:val="annotation text"/>
    <w:basedOn w:val="Normalny"/>
    <w:semiHidden/>
    <w:rsid w:val="004A4692"/>
    <w:rPr>
      <w:sz w:val="20"/>
      <w:szCs w:val="20"/>
    </w:rPr>
  </w:style>
  <w:style w:type="paragraph" w:styleId="Tematkomentarza">
    <w:name w:val="annotation subject"/>
    <w:basedOn w:val="Tekstkomentarza"/>
    <w:next w:val="Tekstkomentarza"/>
    <w:semiHidden/>
    <w:rsid w:val="004A4692"/>
    <w:rPr>
      <w:b/>
      <w:bCs/>
    </w:rPr>
  </w:style>
  <w:style w:type="paragraph" w:styleId="Tekstdymka">
    <w:name w:val="Balloon Text"/>
    <w:basedOn w:val="Normalny"/>
    <w:semiHidden/>
    <w:rsid w:val="004A4692"/>
    <w:rPr>
      <w:rFonts w:ascii="Tahoma" w:hAnsi="Tahoma" w:cs="Tahoma"/>
      <w:sz w:val="16"/>
      <w:szCs w:val="16"/>
    </w:rPr>
  </w:style>
  <w:style w:type="paragraph" w:styleId="Tekstpodstawowy3">
    <w:name w:val="Body Text 3"/>
    <w:basedOn w:val="Normalny"/>
    <w:rsid w:val="004A4692"/>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EE6B68"/>
    <w:rPr>
      <w:b/>
      <w:bCs/>
      <w:caps/>
      <w:kern w:val="32"/>
      <w:sz w:val="24"/>
      <w:szCs w:val="24"/>
    </w:rPr>
  </w:style>
  <w:style w:type="character" w:customStyle="1" w:styleId="Nagwek2Znak">
    <w:name w:val="Nagłówek 2 Znak"/>
    <w:link w:val="Nagwek2"/>
    <w:rsid w:val="00F11953"/>
    <w:rPr>
      <w:bCs/>
      <w:iCs/>
      <w:sz w:val="24"/>
      <w:szCs w:val="24"/>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56775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102</TotalTime>
  <Pages>21</Pages>
  <Words>7159</Words>
  <Characters>42955</Characters>
  <Application>Microsoft Office Word</Application>
  <DocSecurity>0</DocSecurity>
  <Lines>357</Lines>
  <Paragraphs>100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Dell</dc:creator>
  <cp:keywords/>
  <cp:lastModifiedBy>Gabriela Kaczmarek</cp:lastModifiedBy>
  <cp:revision>16</cp:revision>
  <cp:lastPrinted>1899-12-31T23:00:00Z</cp:lastPrinted>
  <dcterms:created xsi:type="dcterms:W3CDTF">2019-08-21T13:46:00Z</dcterms:created>
  <dcterms:modified xsi:type="dcterms:W3CDTF">2019-08-23T14:20:00Z</dcterms:modified>
</cp:coreProperties>
</file>